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CE206"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57D7FAE9" w14:textId="1F1D0EF5" w:rsidR="00351139" w:rsidRPr="004048C0" w:rsidRDefault="00351139" w:rsidP="00351139">
      <w:bookmarkStart w:id="0" w:name="_Hlk63330499"/>
      <w:r>
        <w:rPr>
          <w:b/>
        </w:rPr>
        <w:t>TO:</w:t>
      </w:r>
      <w:r>
        <w:rPr>
          <w:b/>
        </w:rPr>
        <w:tab/>
      </w:r>
      <w:r>
        <w:rPr>
          <w:b/>
        </w:rPr>
        <w:tab/>
      </w:r>
      <w:r w:rsidR="00680465">
        <w:rPr>
          <w:szCs w:val="24"/>
        </w:rPr>
        <w:t>John Harrison</w:t>
      </w:r>
      <w:r w:rsidRPr="004048C0">
        <w:t>, Attorney</w:t>
      </w:r>
    </w:p>
    <w:p w14:paraId="13C1AADE" w14:textId="77777777" w:rsidR="00351139" w:rsidRPr="004048C0" w:rsidRDefault="00351139" w:rsidP="00351139">
      <w:pPr>
        <w:ind w:left="1440"/>
      </w:pPr>
      <w:r w:rsidRPr="004048C0">
        <w:t>Legal Division</w:t>
      </w:r>
    </w:p>
    <w:p w14:paraId="07C4C18C" w14:textId="77777777" w:rsidR="00351139" w:rsidRDefault="00351139" w:rsidP="00351139">
      <w:pPr>
        <w:tabs>
          <w:tab w:val="left" w:pos="1170"/>
        </w:tabs>
      </w:pPr>
      <w:r>
        <w:tab/>
      </w:r>
      <w:r>
        <w:tab/>
      </w:r>
    </w:p>
    <w:p w14:paraId="2241C27F" w14:textId="04A716EA" w:rsidR="00351139" w:rsidRPr="00862151" w:rsidRDefault="00351139" w:rsidP="00351139">
      <w:r>
        <w:rPr>
          <w:b/>
        </w:rPr>
        <w:t>FROM:</w:t>
      </w:r>
      <w:r>
        <w:rPr>
          <w:b/>
        </w:rPr>
        <w:tab/>
      </w:r>
      <w:r w:rsidR="00680465">
        <w:rPr>
          <w:szCs w:val="24"/>
        </w:rPr>
        <w:t>Jolie Mathis</w:t>
      </w:r>
      <w:r w:rsidRPr="00EA0B92">
        <w:t xml:space="preserve">, </w:t>
      </w:r>
      <w:r w:rsidR="00680465" w:rsidRPr="00862151">
        <w:t>Utility Engineering Specialist</w:t>
      </w:r>
    </w:p>
    <w:p w14:paraId="4FCF432D" w14:textId="77777777" w:rsidR="00351139" w:rsidRPr="00862151" w:rsidRDefault="00351139" w:rsidP="00351139">
      <w:pPr>
        <w:ind w:left="1440"/>
      </w:pPr>
      <w:r w:rsidRPr="00862151">
        <w:t>Infrastructure Division</w:t>
      </w:r>
    </w:p>
    <w:p w14:paraId="5D50E24C" w14:textId="7A95371C" w:rsidR="008E54E8" w:rsidRPr="00862151" w:rsidRDefault="008E54E8" w:rsidP="008E54E8">
      <w:pPr>
        <w:tabs>
          <w:tab w:val="left" w:pos="1170"/>
        </w:tabs>
        <w:spacing w:before="240"/>
        <w:rPr>
          <w:rStyle w:val="Style1"/>
          <w:color w:val="auto"/>
        </w:rPr>
      </w:pPr>
      <w:r w:rsidRPr="00862151">
        <w:rPr>
          <w:b/>
        </w:rPr>
        <w:t>DATE:</w:t>
      </w:r>
      <w:r w:rsidRPr="00862151">
        <w:rPr>
          <w:b/>
        </w:rPr>
        <w:tab/>
      </w:r>
      <w:r w:rsidRPr="00862151">
        <w:rPr>
          <w:b/>
        </w:rPr>
        <w:tab/>
      </w:r>
      <w:bookmarkStart w:id="1" w:name="_Hlk97897099"/>
      <w:r w:rsidR="008F73BA">
        <w:rPr>
          <w:rStyle w:val="Style1"/>
          <w:color w:val="auto"/>
        </w:rPr>
        <w:t>February 16</w:t>
      </w:r>
      <w:r w:rsidR="00680465" w:rsidRPr="00862151">
        <w:rPr>
          <w:rStyle w:val="Style1"/>
          <w:color w:val="auto"/>
        </w:rPr>
        <w:t>, 202</w:t>
      </w:r>
      <w:bookmarkEnd w:id="1"/>
      <w:r w:rsidR="00626792">
        <w:rPr>
          <w:rStyle w:val="Style1"/>
          <w:color w:val="auto"/>
        </w:rPr>
        <w:t>3</w:t>
      </w:r>
    </w:p>
    <w:p w14:paraId="03066C5C" w14:textId="77777777" w:rsidR="008E54E8" w:rsidRPr="00862151" w:rsidRDefault="008E54E8" w:rsidP="008E54E8">
      <w:pPr>
        <w:tabs>
          <w:tab w:val="left" w:pos="1170"/>
        </w:tabs>
        <w:spacing w:before="240"/>
      </w:pPr>
    </w:p>
    <w:p w14:paraId="2877A45E" w14:textId="6113996E" w:rsidR="008E54E8" w:rsidRPr="00862151" w:rsidRDefault="008E54E8" w:rsidP="008E54E8">
      <w:pPr>
        <w:ind w:left="1440" w:hanging="1440"/>
        <w:rPr>
          <w:b/>
          <w:i/>
          <w:szCs w:val="24"/>
        </w:rPr>
      </w:pPr>
      <w:r w:rsidRPr="00862151">
        <w:rPr>
          <w:b/>
        </w:rPr>
        <w:t>RE:</w:t>
      </w:r>
      <w:r w:rsidRPr="00862151">
        <w:rPr>
          <w:b/>
        </w:rPr>
        <w:tab/>
      </w:r>
      <w:r w:rsidRPr="00862151">
        <w:rPr>
          <w:bCs/>
        </w:rPr>
        <w:t xml:space="preserve">Docket No. </w:t>
      </w:r>
      <w:r w:rsidR="00680465" w:rsidRPr="00862151">
        <w:rPr>
          <w:bCs/>
        </w:rPr>
        <w:t>53485</w:t>
      </w:r>
      <w:r w:rsidRPr="00862151">
        <w:t xml:space="preserve"> – </w:t>
      </w:r>
      <w:r w:rsidRPr="00862151">
        <w:rPr>
          <w:i/>
        </w:rPr>
        <w:t>Application of</w:t>
      </w:r>
      <w:r w:rsidRPr="00862151">
        <w:rPr>
          <w:i/>
          <w:iCs/>
        </w:rPr>
        <w:t xml:space="preserve"> </w:t>
      </w:r>
      <w:r w:rsidR="00680465" w:rsidRPr="00862151">
        <w:rPr>
          <w:i/>
          <w:iCs/>
        </w:rPr>
        <w:t>Gideon Water, LLC</w:t>
      </w:r>
      <w:r w:rsidRPr="00862151">
        <w:rPr>
          <w:i/>
          <w:iCs/>
        </w:rPr>
        <w:t xml:space="preserve"> </w:t>
      </w:r>
      <w:bookmarkStart w:id="2" w:name="_Hlk97818886"/>
      <w:r w:rsidR="00D834D7">
        <w:rPr>
          <w:i/>
          <w:iCs/>
        </w:rPr>
        <w:t>For</w:t>
      </w:r>
      <w:r w:rsidR="00680465" w:rsidRPr="00862151">
        <w:rPr>
          <w:i/>
          <w:iCs/>
        </w:rPr>
        <w:t xml:space="preserve"> a</w:t>
      </w:r>
      <w:r w:rsidRPr="00862151">
        <w:rPr>
          <w:i/>
        </w:rPr>
        <w:t xml:space="preserve"> </w:t>
      </w:r>
      <w:bookmarkEnd w:id="2"/>
      <w:r w:rsidRPr="00862151">
        <w:rPr>
          <w:i/>
        </w:rPr>
        <w:t xml:space="preserve">Certificate of Convenience and Necessity in </w:t>
      </w:r>
      <w:r w:rsidR="00680465" w:rsidRPr="00862151">
        <w:rPr>
          <w:i/>
          <w:iCs/>
        </w:rPr>
        <w:t>Montgomery</w:t>
      </w:r>
      <w:r w:rsidRPr="00862151">
        <w:rPr>
          <w:i/>
          <w:iCs/>
        </w:rPr>
        <w:t xml:space="preserve"> </w:t>
      </w:r>
      <w:r w:rsidR="00680465" w:rsidRPr="00862151">
        <w:rPr>
          <w:i/>
          <w:iCs/>
        </w:rPr>
        <w:t>County</w:t>
      </w:r>
      <w:r w:rsidRPr="00862151">
        <w:rPr>
          <w:i/>
          <w:iCs/>
        </w:rPr>
        <w:t xml:space="preserve"> </w:t>
      </w:r>
      <w:r w:rsidRPr="00862151">
        <w:rPr>
          <w:i/>
        </w:rPr>
        <w:t xml:space="preserve">  </w:t>
      </w:r>
    </w:p>
    <w:p w14:paraId="10E984AB" w14:textId="77777777" w:rsidR="008E54E8" w:rsidRPr="00862151" w:rsidRDefault="008E54E8" w:rsidP="008E54E8">
      <w:pPr>
        <w:tabs>
          <w:tab w:val="left" w:pos="1170"/>
        </w:tabs>
        <w:ind w:left="1170" w:right="-450" w:hanging="1170"/>
      </w:pPr>
      <w:r w:rsidRPr="00862151">
        <w:rPr>
          <w:noProof/>
        </w:rPr>
        <mc:AlternateContent>
          <mc:Choice Requires="wps">
            <w:drawing>
              <wp:anchor distT="4294967289" distB="4294967289" distL="114300" distR="114300" simplePos="0" relativeHeight="251659264" behindDoc="0" locked="0" layoutInCell="1" allowOverlap="1" wp14:anchorId="3F9DA684" wp14:editId="1E09FCFB">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F627F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862151">
        <w:tab/>
      </w:r>
    </w:p>
    <w:p w14:paraId="6993486B" w14:textId="77777777" w:rsidR="008E54E8" w:rsidRPr="00862151" w:rsidRDefault="008E54E8" w:rsidP="008E54E8"/>
    <w:bookmarkEnd w:id="0"/>
    <w:p w14:paraId="128C3418" w14:textId="77777777" w:rsidR="00C82502" w:rsidRPr="00A638EC" w:rsidRDefault="00C82502" w:rsidP="00D834D7">
      <w:pPr>
        <w:numPr>
          <w:ilvl w:val="0"/>
          <w:numId w:val="4"/>
        </w:numPr>
        <w:spacing w:after="120"/>
        <w:ind w:left="360" w:hanging="360"/>
        <w:contextualSpacing/>
        <w:jc w:val="left"/>
        <w:rPr>
          <w:rFonts w:eastAsiaTheme="minorHAnsi" w:cstheme="minorBidi"/>
          <w:b/>
          <w:szCs w:val="24"/>
          <w:u w:val="single"/>
        </w:rPr>
      </w:pPr>
      <w:r w:rsidRPr="00A638EC">
        <w:rPr>
          <w:rFonts w:eastAsiaTheme="minorHAnsi" w:cstheme="minorBidi"/>
          <w:b/>
          <w:szCs w:val="24"/>
          <w:u w:val="single"/>
        </w:rPr>
        <w:t>Application</w:t>
      </w:r>
    </w:p>
    <w:p w14:paraId="27B7300C" w14:textId="77777777" w:rsidR="00C82502" w:rsidRDefault="00C82502" w:rsidP="00C82502">
      <w:pPr>
        <w:spacing w:before="240"/>
      </w:pPr>
      <w:r w:rsidRPr="00C82502">
        <w:t xml:space="preserve">On April 12, 2022, Gideon Water, LLC (Gideon) filed with the Public Utility Commission of Texas (Commission) an application to obtain a water certificate of convenience and necessity (CCN) in Montgomery County, Texas under Texas Water Code (TWC) §§ 13.242 through 13.250 and 16 Texas Administrative Code (TAC) §§ 24.225 through 24.237.  </w:t>
      </w:r>
    </w:p>
    <w:p w14:paraId="1B8145CD" w14:textId="77777777" w:rsidR="00ED1AD2" w:rsidRPr="00862151" w:rsidRDefault="00ED1AD2" w:rsidP="00ED1AD2">
      <w:pPr>
        <w:rPr>
          <w:bCs/>
        </w:rPr>
      </w:pPr>
    </w:p>
    <w:p w14:paraId="495F9BD2" w14:textId="22B2D03E" w:rsidR="00ED1AD2" w:rsidRPr="00862151" w:rsidRDefault="00B308BF" w:rsidP="00ED1AD2">
      <w:pPr>
        <w:rPr>
          <w:bCs/>
        </w:rPr>
      </w:pPr>
      <w:r w:rsidRPr="00862151">
        <w:t xml:space="preserve">Based on the mapping review by </w:t>
      </w:r>
      <w:sdt>
        <w:sdtPr>
          <w:id w:val="1145935836"/>
          <w:placeholder>
            <w:docPart w:val="BC57A57B424942E18988C85FBEB5896D"/>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862151">
            <w:t>Dave Babicki</w:t>
          </w:r>
        </w:sdtContent>
      </w:sdt>
      <w:r w:rsidRPr="00862151">
        <w:t xml:space="preserve">, Infrastructure Division, </w:t>
      </w:r>
    </w:p>
    <w:p w14:paraId="73E992AA" w14:textId="77777777" w:rsidR="00ED1AD2" w:rsidRPr="00862151" w:rsidRDefault="00ED1AD2" w:rsidP="00ED1AD2">
      <w:pPr>
        <w:rPr>
          <w:bCs/>
        </w:rPr>
      </w:pPr>
    </w:p>
    <w:p w14:paraId="5229CE53" w14:textId="5CFC5E91" w:rsidR="00B308BF" w:rsidRPr="00862151" w:rsidRDefault="00B308BF" w:rsidP="00B308BF">
      <w:pPr>
        <w:pStyle w:val="ListParagraph"/>
        <w:widowControl w:val="0"/>
        <w:numPr>
          <w:ilvl w:val="0"/>
          <w:numId w:val="2"/>
        </w:numPr>
        <w:autoSpaceDE w:val="0"/>
        <w:autoSpaceDN w:val="0"/>
        <w:adjustRightInd w:val="0"/>
        <w:spacing w:after="0" w:line="240" w:lineRule="auto"/>
        <w:ind w:left="704"/>
        <w:jc w:val="both"/>
      </w:pPr>
      <w:r w:rsidRPr="00862151">
        <w:t>The requested area includes 0 customer connections and approximately 79 acres, comprised of uncertificated area.</w:t>
      </w:r>
    </w:p>
    <w:p w14:paraId="28DD1DD2" w14:textId="77777777" w:rsidR="00B308BF" w:rsidRPr="00862151" w:rsidRDefault="00B308BF" w:rsidP="00B308BF">
      <w:pPr>
        <w:ind w:left="704" w:hanging="360"/>
      </w:pPr>
    </w:p>
    <w:p w14:paraId="45CDC8B2" w14:textId="62837A64" w:rsidR="00B308BF" w:rsidRPr="00862151" w:rsidRDefault="00B308BF" w:rsidP="00A638EC">
      <w:pPr>
        <w:pStyle w:val="ListParagraph"/>
        <w:widowControl w:val="0"/>
        <w:numPr>
          <w:ilvl w:val="0"/>
          <w:numId w:val="2"/>
        </w:numPr>
        <w:autoSpaceDE w:val="0"/>
        <w:autoSpaceDN w:val="0"/>
        <w:adjustRightInd w:val="0"/>
        <w:spacing w:after="0" w:line="240" w:lineRule="auto"/>
        <w:ind w:left="704"/>
        <w:jc w:val="both"/>
      </w:pPr>
      <w:r w:rsidRPr="00862151">
        <w:t xml:space="preserve">The </w:t>
      </w:r>
      <w:sdt>
        <w:sdtPr>
          <w:alias w:val="Select type"/>
          <w:tag w:val="Select type"/>
          <w:id w:val="543647998"/>
          <w:placeholder>
            <w:docPart w:val="74B66803187E489BBA9598658D0A3CBB"/>
          </w:placeholder>
          <w:dropDownList>
            <w:listItem w:value="Select type."/>
            <w:listItem w:displayText="application" w:value="application"/>
            <w:listItem w:displayText="petition" w:value="petition"/>
          </w:dropDownList>
        </w:sdtPr>
        <w:sdtEndPr/>
        <w:sdtContent>
          <w:r w:rsidRPr="00862151">
            <w:t>application</w:t>
          </w:r>
        </w:sdtContent>
      </w:sdt>
      <w:r w:rsidRPr="00862151">
        <w:t xml:space="preserve"> proposes the addition of approximately 79 acres to Gideon’s CCN N</w:t>
      </w:r>
      <w:r w:rsidR="00D834D7">
        <w:t>o. 13304</w:t>
      </w:r>
      <w:r w:rsidRPr="00862151">
        <w:t xml:space="preserve">. </w:t>
      </w:r>
    </w:p>
    <w:p w14:paraId="0299327A" w14:textId="77777777" w:rsidR="00B308BF" w:rsidRPr="00862151" w:rsidRDefault="00B308BF" w:rsidP="00B308BF">
      <w:pPr>
        <w:ind w:left="704" w:hanging="360"/>
      </w:pPr>
    </w:p>
    <w:p w14:paraId="4A3235AE" w14:textId="77777777" w:rsidR="00B308BF" w:rsidRPr="00862151" w:rsidRDefault="00B308BF" w:rsidP="00B308BF">
      <w:pPr>
        <w:pStyle w:val="ListParagraph"/>
        <w:widowControl w:val="0"/>
        <w:numPr>
          <w:ilvl w:val="0"/>
          <w:numId w:val="2"/>
        </w:numPr>
        <w:autoSpaceDE w:val="0"/>
        <w:autoSpaceDN w:val="0"/>
        <w:adjustRightInd w:val="0"/>
        <w:spacing w:after="0" w:line="240" w:lineRule="auto"/>
        <w:ind w:left="704"/>
        <w:jc w:val="both"/>
      </w:pPr>
      <w:r w:rsidRPr="00862151">
        <w:t xml:space="preserve">The </w:t>
      </w:r>
      <w:sdt>
        <w:sdtPr>
          <w:alias w:val="Select type"/>
          <w:tag w:val="Select type"/>
          <w:id w:val="1189410491"/>
          <w:placeholder>
            <w:docPart w:val="5515F46FB15645E6A574CEF0B8587C31"/>
          </w:placeholder>
          <w:dropDownList>
            <w:listItem w:value="Select type."/>
            <w:listItem w:displayText="application" w:value="application"/>
            <w:listItem w:displayText="petition" w:value="petition"/>
          </w:dropDownList>
        </w:sdtPr>
        <w:sdtEndPr/>
        <w:sdtContent>
          <w:r w:rsidRPr="00862151">
            <w:t>application</w:t>
          </w:r>
        </w:sdtContent>
      </w:sdt>
      <w:r w:rsidRPr="00862151">
        <w:t xml:space="preserve"> indicates that the total acreage being requested is approximately 80 acres, however, the mapping review determined the requested area is approximately 79 acres.</w:t>
      </w:r>
    </w:p>
    <w:p w14:paraId="0DC297F7" w14:textId="2365D873" w:rsidR="00ED1AD2" w:rsidRDefault="00ED1AD2" w:rsidP="00ED1AD2">
      <w:pPr>
        <w:rPr>
          <w:bCs/>
        </w:rPr>
      </w:pPr>
    </w:p>
    <w:p w14:paraId="6664D90B" w14:textId="77777777" w:rsidR="00C82502" w:rsidRPr="00C82502" w:rsidRDefault="00C82502" w:rsidP="00A638EC">
      <w:pPr>
        <w:numPr>
          <w:ilvl w:val="0"/>
          <w:numId w:val="4"/>
        </w:numPr>
        <w:spacing w:after="120"/>
        <w:ind w:left="360" w:hanging="360"/>
        <w:contextualSpacing/>
        <w:jc w:val="left"/>
        <w:rPr>
          <w:rFonts w:eastAsiaTheme="minorHAnsi" w:cstheme="minorBidi"/>
          <w:b/>
          <w:szCs w:val="24"/>
          <w:u w:val="single"/>
        </w:rPr>
      </w:pPr>
      <w:r w:rsidRPr="00C82502">
        <w:rPr>
          <w:rFonts w:eastAsiaTheme="minorHAnsi" w:cstheme="minorBidi"/>
          <w:b/>
          <w:szCs w:val="24"/>
          <w:u w:val="single"/>
        </w:rPr>
        <w:t>Notice</w:t>
      </w:r>
    </w:p>
    <w:p w14:paraId="45E75C41" w14:textId="6088033D" w:rsidR="00C82502" w:rsidRPr="00C82502" w:rsidRDefault="00C82502" w:rsidP="00C82502">
      <w:pPr>
        <w:rPr>
          <w:i/>
          <w:iCs/>
        </w:rPr>
      </w:pPr>
      <w:r w:rsidRPr="00C82502">
        <w:t xml:space="preserve">The deadline to intervene was </w:t>
      </w:r>
      <w:bookmarkStart w:id="3" w:name="_Hlk97904640"/>
      <w:r w:rsidR="002C7B19" w:rsidRPr="004F6304">
        <w:t>June 24, 2022</w:t>
      </w:r>
      <w:bookmarkEnd w:id="3"/>
      <w:r w:rsidRPr="00C82502">
        <w:t xml:space="preserve">; </w:t>
      </w:r>
      <w:r w:rsidR="002C7B19" w:rsidRPr="004F6304">
        <w:t>there were no motions to intervene, protests, or opt-out requests received.</w:t>
      </w:r>
    </w:p>
    <w:p w14:paraId="57CAFA9C" w14:textId="77777777" w:rsidR="00C82502" w:rsidRPr="00C82502" w:rsidRDefault="00C82502" w:rsidP="00C82502"/>
    <w:p w14:paraId="20FD1A13" w14:textId="77777777" w:rsidR="00C82502" w:rsidRPr="00C82502" w:rsidRDefault="00C82502" w:rsidP="00A638EC">
      <w:pPr>
        <w:numPr>
          <w:ilvl w:val="0"/>
          <w:numId w:val="4"/>
        </w:numPr>
        <w:spacing w:after="120"/>
        <w:ind w:left="360" w:hanging="360"/>
        <w:contextualSpacing/>
        <w:jc w:val="left"/>
        <w:rPr>
          <w:rFonts w:eastAsiaTheme="minorHAnsi" w:cstheme="minorBidi"/>
          <w:b/>
          <w:szCs w:val="24"/>
          <w:u w:val="single"/>
        </w:rPr>
      </w:pPr>
      <w:bookmarkStart w:id="4" w:name="_Hlk22797463"/>
      <w:bookmarkStart w:id="5" w:name="_Hlk22816556"/>
      <w:r w:rsidRPr="00C82502">
        <w:rPr>
          <w:rFonts w:eastAsiaTheme="minorHAnsi" w:cstheme="minorBidi"/>
          <w:b/>
          <w:szCs w:val="24"/>
          <w:u w:val="single"/>
        </w:rPr>
        <w:t>Factors Considered</w:t>
      </w:r>
    </w:p>
    <w:p w14:paraId="28DE17DB" w14:textId="77777777" w:rsidR="00C82502" w:rsidRPr="00C82502" w:rsidRDefault="00C82502" w:rsidP="00C82502">
      <w:pPr>
        <w:rPr>
          <w:rFonts w:eastAsiaTheme="minorHAnsi"/>
          <w:szCs w:val="24"/>
        </w:rPr>
      </w:pPr>
      <w:r w:rsidRPr="00C82502">
        <w:rPr>
          <w:rFonts w:eastAsiaTheme="minorHAnsi"/>
          <w:szCs w:val="24"/>
        </w:rPr>
        <w:t>Under TWC §§</w:t>
      </w:r>
      <w:r w:rsidRPr="00C82502">
        <w:rPr>
          <w:rFonts w:eastAsiaTheme="minorHAnsi" w:cstheme="minorBidi"/>
          <w:szCs w:val="24"/>
        </w:rPr>
        <w:t> </w:t>
      </w:r>
      <w:r w:rsidRPr="00C82502">
        <w:rPr>
          <w:rFonts w:eastAsiaTheme="minorHAnsi"/>
          <w:szCs w:val="24"/>
        </w:rPr>
        <w:t>13.241 and 13.246, and 16 TAC §§</w:t>
      </w:r>
      <w:r w:rsidRPr="00C82502">
        <w:rPr>
          <w:rFonts w:eastAsiaTheme="minorHAnsi" w:cstheme="minorBidi"/>
          <w:szCs w:val="24"/>
        </w:rPr>
        <w:t> </w:t>
      </w:r>
      <w:r w:rsidRPr="00C82502">
        <w:rPr>
          <w:rFonts w:eastAsiaTheme="minorHAnsi" w:cstheme="minorBidi"/>
          <w:bCs/>
          <w:iCs/>
          <w:szCs w:val="24"/>
        </w:rPr>
        <w:t>24.11(e) and</w:t>
      </w:r>
      <w:r w:rsidRPr="00C82502">
        <w:rPr>
          <w:rFonts w:eastAsiaTheme="minorHAnsi"/>
          <w:szCs w:val="24"/>
        </w:rPr>
        <w:t xml:space="preserve"> 24.227, the Commission must consider certain factors when granting or amending a water or sewer CCN. Therefore, the following factors were considered</w:t>
      </w:r>
      <w:bookmarkEnd w:id="4"/>
      <w:r w:rsidRPr="00C82502">
        <w:rPr>
          <w:rFonts w:eastAsiaTheme="minorHAnsi"/>
          <w:szCs w:val="24"/>
        </w:rPr>
        <w:t>.</w:t>
      </w:r>
    </w:p>
    <w:p w14:paraId="6B45F4F0" w14:textId="77777777" w:rsidR="00C82502" w:rsidRPr="00C82502" w:rsidRDefault="00C82502" w:rsidP="00C82502">
      <w:pPr>
        <w:rPr>
          <w:rFonts w:eastAsiaTheme="minorHAnsi"/>
          <w:b/>
          <w:i/>
          <w:szCs w:val="24"/>
        </w:rPr>
      </w:pPr>
    </w:p>
    <w:bookmarkEnd w:id="5"/>
    <w:p w14:paraId="75D286DB" w14:textId="77777777" w:rsidR="00C82502" w:rsidRPr="00C82502" w:rsidRDefault="00C82502" w:rsidP="00A638EC">
      <w:pPr>
        <w:spacing w:before="240"/>
        <w:ind w:left="900" w:hanging="540"/>
        <w:rPr>
          <w:rFonts w:eastAsiaTheme="minorHAnsi"/>
          <w:szCs w:val="24"/>
        </w:rPr>
      </w:pPr>
      <w:r w:rsidRPr="00C82502">
        <w:rPr>
          <w:rFonts w:eastAsiaTheme="minorHAnsi"/>
          <w:bCs/>
          <w:iCs/>
          <w:szCs w:val="24"/>
        </w:rPr>
        <w:t>3.1.</w:t>
      </w:r>
      <w:r w:rsidRPr="00C82502">
        <w:rPr>
          <w:rFonts w:eastAsiaTheme="minorHAnsi"/>
          <w:bCs/>
          <w:iCs/>
          <w:szCs w:val="24"/>
        </w:rPr>
        <w:tab/>
      </w:r>
      <w:r w:rsidRPr="00C82502">
        <w:rPr>
          <w:rFonts w:eastAsiaTheme="minorHAnsi"/>
          <w:b/>
          <w:i/>
          <w:szCs w:val="24"/>
        </w:rPr>
        <w:t>Consideration of the adequacy of service currently provided to the requested area and system compliance (TWC §</w:t>
      </w:r>
      <w:r w:rsidRPr="00C82502">
        <w:rPr>
          <w:rFonts w:eastAsiaTheme="minorHAnsi" w:cstheme="minorBidi"/>
          <w:szCs w:val="24"/>
        </w:rPr>
        <w:t> </w:t>
      </w:r>
      <w:r w:rsidRPr="00C82502">
        <w:rPr>
          <w:rFonts w:eastAsiaTheme="minorHAnsi"/>
          <w:b/>
          <w:i/>
          <w:szCs w:val="24"/>
        </w:rPr>
        <w:t>13.246(c)(1); 16 TAC §</w:t>
      </w:r>
      <w:r w:rsidRPr="00C82502">
        <w:rPr>
          <w:rFonts w:eastAsiaTheme="minorHAnsi" w:cstheme="minorBidi"/>
          <w:szCs w:val="24"/>
        </w:rPr>
        <w:t> </w:t>
      </w:r>
      <w:r w:rsidRPr="00C82502">
        <w:rPr>
          <w:rFonts w:eastAsiaTheme="minorHAnsi"/>
          <w:b/>
          <w:i/>
          <w:szCs w:val="24"/>
        </w:rPr>
        <w:t>24.227(a) and (e)(1)).</w:t>
      </w:r>
      <w:r w:rsidRPr="00C82502">
        <w:rPr>
          <w:rFonts w:eastAsiaTheme="minorHAnsi"/>
          <w:szCs w:val="24"/>
        </w:rPr>
        <w:t xml:space="preserve"> </w:t>
      </w:r>
    </w:p>
    <w:p w14:paraId="288C8083" w14:textId="77777777" w:rsidR="00C82502" w:rsidRPr="00C82502" w:rsidRDefault="00C82502" w:rsidP="00A638EC">
      <w:pPr>
        <w:spacing w:before="240" w:after="240"/>
        <w:ind w:left="360"/>
      </w:pPr>
      <w:r w:rsidRPr="00C82502">
        <w:t>There are no customers in the requested area.</w:t>
      </w:r>
    </w:p>
    <w:p w14:paraId="65B69E53" w14:textId="77777777" w:rsidR="00C82502" w:rsidRPr="00C82502" w:rsidRDefault="00C82502" w:rsidP="00C82502">
      <w:pPr>
        <w:tabs>
          <w:tab w:val="left" w:pos="900"/>
        </w:tabs>
        <w:spacing w:before="240" w:after="120"/>
        <w:ind w:left="900" w:hanging="540"/>
        <w:contextualSpacing/>
        <w:rPr>
          <w:szCs w:val="24"/>
        </w:rPr>
      </w:pPr>
      <w:r w:rsidRPr="00C82502">
        <w:rPr>
          <w:rFonts w:cs="Baskerville Old Face"/>
          <w:bCs/>
          <w:szCs w:val="24"/>
        </w:rPr>
        <w:t>3.2.</w:t>
      </w:r>
      <w:r w:rsidRPr="00C82502">
        <w:rPr>
          <w:rFonts w:cs="Baskerville Old Face"/>
          <w:bCs/>
          <w:szCs w:val="24"/>
        </w:rPr>
        <w:tab/>
      </w:r>
      <w:r w:rsidRPr="00C82502">
        <w:rPr>
          <w:rFonts w:cs="Baskerville Old Face"/>
          <w:b/>
          <w:i/>
          <w:iCs/>
          <w:szCs w:val="24"/>
        </w:rPr>
        <w:t xml:space="preserve">Consideration of the need for additional service in the requested area (TWC § 13.246(c)(2); </w:t>
      </w:r>
      <w:r w:rsidRPr="00C82502">
        <w:rPr>
          <w:rFonts w:cs="Baskerville Old Face"/>
          <w:b/>
          <w:i/>
          <w:szCs w:val="24"/>
        </w:rPr>
        <w:t>16 TAC §</w:t>
      </w:r>
      <w:r w:rsidRPr="00C82502">
        <w:rPr>
          <w:rFonts w:cs="Baskerville Old Face"/>
          <w:szCs w:val="24"/>
        </w:rPr>
        <w:t> </w:t>
      </w:r>
      <w:r w:rsidRPr="00C82502">
        <w:rPr>
          <w:rFonts w:cs="Baskerville Old Face"/>
          <w:b/>
          <w:i/>
          <w:szCs w:val="24"/>
        </w:rPr>
        <w:t>24.227(e)(2)).</w:t>
      </w:r>
    </w:p>
    <w:p w14:paraId="29E4CBCB" w14:textId="55606768" w:rsidR="00C82502" w:rsidRPr="00C82502" w:rsidRDefault="00C82502" w:rsidP="00A638EC">
      <w:pPr>
        <w:spacing w:before="240" w:after="240"/>
        <w:ind w:left="360"/>
        <w:rPr>
          <w:szCs w:val="24"/>
        </w:rPr>
      </w:pPr>
      <w:r w:rsidRPr="00C82502">
        <w:rPr>
          <w:szCs w:val="24"/>
        </w:rPr>
        <w:t>There is a need for service as there are potential new customers in the requested area(s).</w:t>
      </w:r>
    </w:p>
    <w:p w14:paraId="496AE4F7" w14:textId="77777777" w:rsidR="00C82502" w:rsidRPr="00C82502" w:rsidRDefault="00C82502" w:rsidP="00C82502">
      <w:pPr>
        <w:spacing w:before="240" w:after="120"/>
        <w:ind w:left="900" w:hanging="540"/>
        <w:contextualSpacing/>
        <w:rPr>
          <w:iCs/>
          <w:szCs w:val="24"/>
        </w:rPr>
      </w:pPr>
      <w:r w:rsidRPr="00C82502">
        <w:rPr>
          <w:bCs/>
          <w:szCs w:val="24"/>
        </w:rPr>
        <w:t>3.3.</w:t>
      </w:r>
      <w:r w:rsidRPr="00C82502">
        <w:rPr>
          <w:bCs/>
          <w:szCs w:val="24"/>
        </w:rPr>
        <w:tab/>
      </w:r>
      <w:r w:rsidRPr="00C82502">
        <w:rPr>
          <w:b/>
          <w:i/>
          <w:iCs/>
          <w:szCs w:val="24"/>
        </w:rPr>
        <w:t xml:space="preserve">Consideration of the effect of granting an amendment on the recipient of the certificate or amendment, on the landowners in the area, and on any other retail public utility of the same kind already servicing the proximate area (TWC §§ 13.241(b) and 13.246(c)(3), </w:t>
      </w:r>
      <w:r w:rsidRPr="00C82502">
        <w:rPr>
          <w:b/>
          <w:i/>
          <w:szCs w:val="24"/>
        </w:rPr>
        <w:t>16 TAC §</w:t>
      </w:r>
      <w:r w:rsidRPr="00C82502">
        <w:rPr>
          <w:rFonts w:cs="Baskerville Old Face"/>
          <w:szCs w:val="24"/>
        </w:rPr>
        <w:t> </w:t>
      </w:r>
      <w:r w:rsidRPr="00C82502">
        <w:rPr>
          <w:b/>
          <w:i/>
          <w:szCs w:val="24"/>
        </w:rPr>
        <w:t>24.227(e)(3))</w:t>
      </w:r>
      <w:r w:rsidRPr="00C82502">
        <w:rPr>
          <w:b/>
          <w:i/>
          <w:iCs/>
          <w:szCs w:val="24"/>
        </w:rPr>
        <w:t>.</w:t>
      </w:r>
      <w:r w:rsidRPr="00C82502">
        <w:rPr>
          <w:iCs/>
          <w:szCs w:val="24"/>
        </w:rPr>
        <w:t xml:space="preserve">  </w:t>
      </w:r>
    </w:p>
    <w:p w14:paraId="24DEB6BE" w14:textId="0FDE2906" w:rsidR="00C82502" w:rsidRPr="00C82502" w:rsidRDefault="002C7B19" w:rsidP="00C82502">
      <w:pPr>
        <w:tabs>
          <w:tab w:val="left" w:pos="360"/>
        </w:tabs>
        <w:spacing w:before="240" w:after="120"/>
        <w:ind w:left="360"/>
        <w:rPr>
          <w:rFonts w:eastAsiaTheme="minorHAnsi"/>
          <w:szCs w:val="24"/>
        </w:rPr>
      </w:pPr>
      <w:r w:rsidRPr="004F6304">
        <w:rPr>
          <w:rFonts w:eastAsiaTheme="minorHAnsi"/>
          <w:szCs w:val="24"/>
        </w:rPr>
        <w:t>Gideon</w:t>
      </w:r>
      <w:r w:rsidR="00C82502" w:rsidRPr="00C82502">
        <w:rPr>
          <w:rFonts w:ascii="Comic Sans MS" w:eastAsiaTheme="minorHAnsi" w:hAnsi="Comic Sans MS" w:cstheme="minorBidi"/>
          <w:i/>
          <w:sz w:val="20"/>
        </w:rPr>
        <w:t xml:space="preserve"> </w:t>
      </w:r>
      <w:r w:rsidR="00C82502" w:rsidRPr="00C82502">
        <w:rPr>
          <w:rFonts w:eastAsiaTheme="minorHAnsi"/>
          <w:szCs w:val="24"/>
        </w:rPr>
        <w:t xml:space="preserve">will be the certificated entity for the requested area and will be required to provide continuous and adequate service to the requested area. </w:t>
      </w:r>
    </w:p>
    <w:p w14:paraId="0F1556CA" w14:textId="58D87CB5" w:rsidR="00C82502" w:rsidRPr="00C82502" w:rsidRDefault="00C82502" w:rsidP="00A638EC">
      <w:pPr>
        <w:tabs>
          <w:tab w:val="left" w:pos="360"/>
        </w:tabs>
        <w:spacing w:after="120"/>
        <w:ind w:left="360"/>
        <w:rPr>
          <w:rFonts w:ascii="Comic Sans MS" w:eastAsiaTheme="minorHAnsi" w:hAnsi="Comic Sans MS"/>
          <w:sz w:val="20"/>
        </w:rPr>
      </w:pPr>
      <w:r w:rsidRPr="00C82502">
        <w:rPr>
          <w:rFonts w:eastAsiaTheme="minorHAnsi"/>
          <w:szCs w:val="24"/>
        </w:rPr>
        <w:t xml:space="preserve">The landowners in the area will have a </w:t>
      </w:r>
      <w:r w:rsidR="002C7B19" w:rsidRPr="004F6304">
        <w:rPr>
          <w:rFonts w:eastAsiaTheme="minorHAnsi" w:cstheme="minorBidi"/>
        </w:rPr>
        <w:t>water</w:t>
      </w:r>
      <w:r w:rsidRPr="00C82502">
        <w:rPr>
          <w:rFonts w:eastAsiaTheme="minorHAnsi"/>
          <w:szCs w:val="24"/>
        </w:rPr>
        <w:t xml:space="preserve"> provider available when they need to request </w:t>
      </w:r>
      <w:r w:rsidR="002C7B19" w:rsidRPr="004F6304">
        <w:rPr>
          <w:rFonts w:eastAsiaTheme="minorHAnsi" w:cstheme="minorBidi"/>
        </w:rPr>
        <w:t>water</w:t>
      </w:r>
      <w:r w:rsidRPr="00C82502">
        <w:rPr>
          <w:rFonts w:ascii="Comic Sans MS" w:eastAsiaTheme="minorHAnsi" w:hAnsi="Comic Sans MS" w:cstheme="minorBidi"/>
          <w:sz w:val="20"/>
        </w:rPr>
        <w:t xml:space="preserve"> </w:t>
      </w:r>
      <w:r w:rsidRPr="00C82502">
        <w:rPr>
          <w:rFonts w:eastAsiaTheme="minorHAnsi"/>
          <w:szCs w:val="24"/>
        </w:rPr>
        <w:t>service.</w:t>
      </w:r>
      <w:r w:rsidRPr="00C82502">
        <w:rPr>
          <w:rFonts w:ascii="Comic Sans MS" w:eastAsiaTheme="minorHAnsi" w:hAnsi="Comic Sans MS"/>
          <w:sz w:val="20"/>
        </w:rPr>
        <w:t xml:space="preserve"> </w:t>
      </w:r>
    </w:p>
    <w:p w14:paraId="40AF4CF6" w14:textId="018345A1" w:rsidR="00C82502" w:rsidRPr="00C82502" w:rsidRDefault="00C82502" w:rsidP="00C82502">
      <w:pPr>
        <w:spacing w:before="240"/>
        <w:ind w:left="360"/>
        <w:contextualSpacing/>
        <w:rPr>
          <w:szCs w:val="24"/>
        </w:rPr>
      </w:pPr>
      <w:r w:rsidRPr="00C82502">
        <w:rPr>
          <w:szCs w:val="24"/>
        </w:rPr>
        <w:t>There will be no effect on any retail public utility servicing the proximate area.  All retail public utilities in the proximate area were provided notice of the CCN amendment requested in this application and did not request to intervene.</w:t>
      </w:r>
    </w:p>
    <w:p w14:paraId="20286172" w14:textId="77777777" w:rsidR="00C82502" w:rsidRPr="00C82502" w:rsidRDefault="00C82502" w:rsidP="00C82502">
      <w:pPr>
        <w:spacing w:before="240" w:after="120"/>
        <w:contextualSpacing/>
        <w:rPr>
          <w:szCs w:val="24"/>
        </w:rPr>
      </w:pPr>
      <w:r w:rsidRPr="00C82502">
        <w:rPr>
          <w:szCs w:val="24"/>
        </w:rPr>
        <w:t xml:space="preserve"> </w:t>
      </w:r>
    </w:p>
    <w:p w14:paraId="482F115B" w14:textId="77777777" w:rsidR="00C82502" w:rsidRPr="00C82502" w:rsidRDefault="00C82502" w:rsidP="00C82502">
      <w:pPr>
        <w:spacing w:after="120"/>
        <w:ind w:left="900" w:hanging="540"/>
        <w:rPr>
          <w:b/>
          <w:i/>
          <w:iCs/>
        </w:rPr>
      </w:pPr>
      <w:r w:rsidRPr="00C82502">
        <w:rPr>
          <w:bCs/>
        </w:rPr>
        <w:t>3.4.</w:t>
      </w:r>
      <w:r w:rsidRPr="00C82502">
        <w:rPr>
          <w:bCs/>
        </w:rPr>
        <w:tab/>
      </w:r>
      <w:r w:rsidRPr="00C82502">
        <w:rPr>
          <w:b/>
          <w:i/>
          <w:iCs/>
        </w:rPr>
        <w:t>Consideration of the managerial and technical ability of the applicant to provide adequate service (TWC §</w:t>
      </w:r>
      <w:r w:rsidRPr="00C82502">
        <w:t> </w:t>
      </w:r>
      <w:r w:rsidRPr="00C82502">
        <w:rPr>
          <w:b/>
          <w:i/>
          <w:iCs/>
        </w:rPr>
        <w:t xml:space="preserve">13.246(c)(4); </w:t>
      </w:r>
      <w:r w:rsidRPr="00C82502">
        <w:rPr>
          <w:b/>
          <w:i/>
        </w:rPr>
        <w:t>16 TAC §</w:t>
      </w:r>
      <w:r w:rsidRPr="00C82502">
        <w:t> </w:t>
      </w:r>
      <w:r w:rsidRPr="00C82502">
        <w:rPr>
          <w:b/>
          <w:i/>
        </w:rPr>
        <w:t>24.227(a) and (e)(4)).</w:t>
      </w:r>
    </w:p>
    <w:p w14:paraId="50B999B6" w14:textId="201BBE43" w:rsidR="00C82502" w:rsidRPr="00C82502" w:rsidRDefault="002C7B19" w:rsidP="00A638EC">
      <w:pPr>
        <w:spacing w:after="120"/>
        <w:ind w:left="360"/>
      </w:pPr>
      <w:r w:rsidRPr="004F6304">
        <w:t>The applicant is a new entrant to the utility service industry.  However, the applicant will hire utility professional to help operate the system and to assist in regulatory compliance.</w:t>
      </w:r>
    </w:p>
    <w:p w14:paraId="7B4ACA28" w14:textId="77777777" w:rsidR="00C82502" w:rsidRPr="00C82502" w:rsidRDefault="00C82502" w:rsidP="00C82502">
      <w:pPr>
        <w:spacing w:before="240" w:after="120"/>
        <w:ind w:left="900" w:hanging="540"/>
      </w:pPr>
      <w:r w:rsidRPr="00C82502">
        <w:rPr>
          <w:bCs/>
        </w:rPr>
        <w:t>3.5.</w:t>
      </w:r>
      <w:r w:rsidRPr="00C82502">
        <w:rPr>
          <w:bCs/>
        </w:rPr>
        <w:tab/>
      </w:r>
      <w:r w:rsidRPr="00C82502">
        <w:rPr>
          <w:b/>
          <w:i/>
          <w:iCs/>
        </w:rPr>
        <w:t xml:space="preserve">The applicants’ demonstration </w:t>
      </w:r>
      <w:r w:rsidRPr="00C82502">
        <w:rPr>
          <w:b/>
          <w:i/>
        </w:rPr>
        <w:t>that regionalization or consolidation with another retail public utility is not economically feasible when construction of a physically separate water or sewer system is required to provide service to the requested area</w:t>
      </w:r>
      <w:r w:rsidRPr="00C82502">
        <w:t>. (</w:t>
      </w:r>
      <w:r w:rsidRPr="00C82502">
        <w:rPr>
          <w:b/>
          <w:i/>
          <w:iCs/>
        </w:rPr>
        <w:t>TWC §</w:t>
      </w:r>
      <w:r w:rsidRPr="00C82502">
        <w:t> </w:t>
      </w:r>
      <w:r w:rsidRPr="00C82502">
        <w:rPr>
          <w:b/>
          <w:i/>
          <w:iCs/>
        </w:rPr>
        <w:t xml:space="preserve">13.241(d); </w:t>
      </w:r>
      <w:r w:rsidRPr="00C82502">
        <w:rPr>
          <w:b/>
          <w:i/>
        </w:rPr>
        <w:t>16 TAC §</w:t>
      </w:r>
      <w:r w:rsidRPr="00C82502">
        <w:t> </w:t>
      </w:r>
      <w:r w:rsidRPr="00C82502">
        <w:rPr>
          <w:b/>
          <w:i/>
        </w:rPr>
        <w:t>24.227(b)).</w:t>
      </w:r>
    </w:p>
    <w:p w14:paraId="7F3A6813" w14:textId="00B36E44" w:rsidR="00C82502" w:rsidRPr="00C82502" w:rsidRDefault="00C82502" w:rsidP="00C82502">
      <w:pPr>
        <w:spacing w:before="240" w:after="120"/>
        <w:ind w:left="360"/>
      </w:pPr>
      <w:r w:rsidRPr="00C82502">
        <w:t xml:space="preserve">Service was requested from neighboring utilities and none of them were able to provide service.  TCEQ has approved plans for </w:t>
      </w:r>
      <w:r w:rsidR="003B7C22" w:rsidRPr="004F6304">
        <w:t>Gideon</w:t>
      </w:r>
      <w:r w:rsidRPr="00C82502">
        <w:rPr>
          <w:i/>
        </w:rPr>
        <w:t xml:space="preserve"> </w:t>
      </w:r>
      <w:r w:rsidRPr="00C82502">
        <w:t xml:space="preserve">to build facilities in the requested area to serve future customers and will have sufficient capacity to serve the area.  Therefore, concerns of regionalization or consolidation do not apply. </w:t>
      </w:r>
    </w:p>
    <w:p w14:paraId="7EB7915E" w14:textId="77777777" w:rsidR="00C82502" w:rsidRPr="00C82502" w:rsidRDefault="00C82502" w:rsidP="00C82502">
      <w:pPr>
        <w:spacing w:before="240" w:after="120"/>
        <w:ind w:left="900" w:hanging="540"/>
      </w:pPr>
      <w:r w:rsidRPr="00C82502">
        <w:rPr>
          <w:bCs/>
        </w:rPr>
        <w:t>3.6.</w:t>
      </w:r>
      <w:r w:rsidRPr="00C82502">
        <w:rPr>
          <w:bCs/>
        </w:rPr>
        <w:tab/>
      </w:r>
      <w:r w:rsidRPr="00C82502">
        <w:rPr>
          <w:b/>
          <w:i/>
          <w:iCs/>
        </w:rPr>
        <w:t>Consideration of the feasibility of obtaining service from an adjacent retail public utility (TWC §</w:t>
      </w:r>
      <w:r w:rsidRPr="00C82502">
        <w:t> </w:t>
      </w:r>
      <w:r w:rsidRPr="00C82502">
        <w:rPr>
          <w:b/>
          <w:i/>
          <w:iCs/>
        </w:rPr>
        <w:t xml:space="preserve">13.246(c)(5); </w:t>
      </w:r>
      <w:r w:rsidRPr="00C82502">
        <w:rPr>
          <w:b/>
          <w:i/>
        </w:rPr>
        <w:t>16 TAC §</w:t>
      </w:r>
      <w:r w:rsidRPr="00C82502">
        <w:t> </w:t>
      </w:r>
      <w:r w:rsidRPr="00C82502">
        <w:rPr>
          <w:b/>
          <w:i/>
        </w:rPr>
        <w:t>24.227(e)(5)).</w:t>
      </w:r>
      <w:r w:rsidRPr="00C82502">
        <w:rPr>
          <w:iCs/>
        </w:rPr>
        <w:t xml:space="preserve">  </w:t>
      </w:r>
      <w:r w:rsidRPr="00C82502">
        <w:t xml:space="preserve"> </w:t>
      </w:r>
    </w:p>
    <w:p w14:paraId="1F26D603" w14:textId="77777777" w:rsidR="006909E7" w:rsidRDefault="006909E7" w:rsidP="006909E7">
      <w:pPr>
        <w:spacing w:before="240" w:after="120"/>
        <w:ind w:left="360"/>
        <w:rPr>
          <w:szCs w:val="24"/>
        </w:rPr>
      </w:pPr>
      <w:r w:rsidRPr="004F6304">
        <w:t>Gideon</w:t>
      </w:r>
      <w:r w:rsidRPr="00C82502">
        <w:rPr>
          <w:i/>
        </w:rPr>
        <w:t xml:space="preserve"> </w:t>
      </w:r>
      <w:r>
        <w:t>is a</w:t>
      </w:r>
      <w:r w:rsidRPr="00C82502">
        <w:t xml:space="preserve"> developer</w:t>
      </w:r>
      <w:r>
        <w:t xml:space="preserve"> who is requesting the CCN for itself</w:t>
      </w:r>
      <w:r w:rsidRPr="00C82502">
        <w:t>.  Service was requested from neighboring utilities and none of them were able to provide service</w:t>
      </w:r>
      <w:r w:rsidRPr="006909E7">
        <w:t>.  Gideon</w:t>
      </w:r>
      <w:r w:rsidRPr="006909E7">
        <w:rPr>
          <w:i/>
        </w:rPr>
        <w:t xml:space="preserve"> </w:t>
      </w:r>
      <w:r w:rsidRPr="006909E7">
        <w:t xml:space="preserve">has approved TCEQ plans to build facilities in the requested area to serve future customers and will have sufficient capacity to serve the area. </w:t>
      </w:r>
      <w:r w:rsidRPr="006909E7">
        <w:rPr>
          <w:szCs w:val="24"/>
        </w:rPr>
        <w:t>Therefore, it is not feasible to obtain service from an</w:t>
      </w:r>
      <w:r w:rsidRPr="00C82502">
        <w:rPr>
          <w:szCs w:val="24"/>
        </w:rPr>
        <w:t xml:space="preserve"> adjacent retail public utility.</w:t>
      </w:r>
    </w:p>
    <w:p w14:paraId="3B340B61" w14:textId="77777777" w:rsidR="008F73BA" w:rsidRPr="005F6568" w:rsidRDefault="008F73BA" w:rsidP="005F6568">
      <w:pPr>
        <w:spacing w:before="240" w:after="120"/>
        <w:ind w:firstLine="360"/>
        <w:rPr>
          <w:szCs w:val="24"/>
        </w:rPr>
      </w:pPr>
    </w:p>
    <w:p w14:paraId="723B903D" w14:textId="77777777" w:rsidR="000759EE" w:rsidRPr="008F5A34" w:rsidRDefault="000759EE" w:rsidP="000759EE">
      <w:pPr>
        <w:spacing w:before="240" w:after="120"/>
        <w:ind w:left="900" w:hanging="540"/>
        <w:rPr>
          <w:b/>
          <w:i/>
        </w:rPr>
      </w:pPr>
      <w:bookmarkStart w:id="6" w:name="_Hlk121908974"/>
      <w:r w:rsidRPr="00D474D7">
        <w:rPr>
          <w:bCs/>
          <w:iCs/>
        </w:rPr>
        <w:t>3.</w:t>
      </w:r>
      <w:r>
        <w:rPr>
          <w:bCs/>
          <w:iCs/>
        </w:rPr>
        <w:t>7</w:t>
      </w:r>
      <w:r w:rsidRPr="00D474D7">
        <w:rPr>
          <w:bCs/>
          <w:iCs/>
        </w:rPr>
        <w:t>.</w:t>
      </w:r>
      <w:r w:rsidRPr="00D474D7">
        <w:rPr>
          <w:bCs/>
          <w:iCs/>
        </w:rPr>
        <w:tab/>
      </w:r>
      <w:r w:rsidRPr="00412129">
        <w:rPr>
          <w:b/>
          <w:bCs/>
          <w:i/>
          <w:iCs/>
        </w:rPr>
        <w:t>An application for a certificate of public convenience and necessity or for an amendment to a certificate must contain</w:t>
      </w:r>
      <w:r>
        <w:rPr>
          <w:b/>
          <w:bCs/>
          <w:i/>
          <w:iCs/>
        </w:rPr>
        <w:t xml:space="preserve">: </w:t>
      </w:r>
      <w:r w:rsidRPr="00412129">
        <w:rPr>
          <w:b/>
          <w:bCs/>
          <w:i/>
          <w:iCs/>
        </w:rPr>
        <w:t>a capital improvements plan, including a budget and estimated timeline for construction of all facilities necessary to provide full service to the entire proposed service area</w:t>
      </w:r>
      <w:r w:rsidRPr="007D4F2D">
        <w:rPr>
          <w:b/>
          <w:i/>
        </w:rPr>
        <w:t xml:space="preserve"> (TWC §</w:t>
      </w:r>
      <w:r>
        <w:t> </w:t>
      </w:r>
      <w:r w:rsidRPr="007D4F2D">
        <w:rPr>
          <w:b/>
          <w:i/>
        </w:rPr>
        <w:t>13.24</w:t>
      </w:r>
      <w:r>
        <w:rPr>
          <w:b/>
          <w:i/>
        </w:rPr>
        <w:t>4</w:t>
      </w:r>
      <w:r w:rsidRPr="007D4F2D">
        <w:rPr>
          <w:b/>
          <w:i/>
        </w:rPr>
        <w:t>(</w:t>
      </w:r>
      <w:r>
        <w:rPr>
          <w:b/>
          <w:i/>
        </w:rPr>
        <w:t>d</w:t>
      </w:r>
      <w:r w:rsidRPr="007D4F2D">
        <w:rPr>
          <w:b/>
          <w:i/>
        </w:rPr>
        <w:t>)(</w:t>
      </w:r>
      <w:r>
        <w:rPr>
          <w:b/>
          <w:i/>
        </w:rPr>
        <w:t>3)).</w:t>
      </w:r>
    </w:p>
    <w:p w14:paraId="31564CB9" w14:textId="77777777" w:rsidR="006909E7" w:rsidRDefault="006909E7" w:rsidP="006909E7">
      <w:pPr>
        <w:ind w:left="360"/>
        <w:rPr>
          <w:sz w:val="22"/>
        </w:rPr>
      </w:pPr>
      <w:r>
        <w:t>The water plant and distribution lines have all been installed. They are currently waiting on power, which should be installed in the next 30 days.</w:t>
      </w:r>
    </w:p>
    <w:bookmarkEnd w:id="6"/>
    <w:p w14:paraId="3092C159" w14:textId="300B4ABD" w:rsidR="00C82502" w:rsidRPr="00C82502" w:rsidRDefault="00C82502" w:rsidP="00C82502">
      <w:pPr>
        <w:spacing w:before="240" w:after="120"/>
        <w:ind w:left="900" w:hanging="540"/>
        <w:rPr>
          <w:b/>
          <w:i/>
        </w:rPr>
      </w:pPr>
      <w:r w:rsidRPr="00C82502">
        <w:rPr>
          <w:bCs/>
          <w:iCs/>
        </w:rPr>
        <w:t>3.</w:t>
      </w:r>
      <w:r w:rsidR="000759EE">
        <w:rPr>
          <w:bCs/>
          <w:iCs/>
        </w:rPr>
        <w:t>8</w:t>
      </w:r>
      <w:r w:rsidRPr="00C82502">
        <w:rPr>
          <w:bCs/>
          <w:iCs/>
        </w:rPr>
        <w:t>.</w:t>
      </w:r>
      <w:r w:rsidRPr="00C82502">
        <w:rPr>
          <w:bCs/>
          <w:iCs/>
        </w:rPr>
        <w:tab/>
      </w:r>
      <w:r w:rsidRPr="00C82502">
        <w:rPr>
          <w:b/>
          <w:i/>
          <w:iCs/>
        </w:rPr>
        <w:t xml:space="preserve">Consideration of the </w:t>
      </w:r>
      <w:r w:rsidRPr="00C82502">
        <w:rPr>
          <w:b/>
          <w:i/>
        </w:rPr>
        <w:t>financial ability of the applicant to pay for facilities necessary to provide continuous and adequate service (TWC §</w:t>
      </w:r>
      <w:r w:rsidRPr="00C82502">
        <w:t> </w:t>
      </w:r>
      <w:r w:rsidRPr="00C82502">
        <w:rPr>
          <w:b/>
          <w:i/>
        </w:rPr>
        <w:t>13.246(c)(6); 16 TAC §§ 24.227(a) and (e)(6), 24.11(e)).</w:t>
      </w:r>
    </w:p>
    <w:p w14:paraId="09103439" w14:textId="77777777" w:rsidR="00C82502" w:rsidRPr="00C82502" w:rsidRDefault="00C82502" w:rsidP="00C82502">
      <w:pPr>
        <w:spacing w:before="240" w:after="120"/>
        <w:ind w:firstLine="360"/>
        <w:rPr>
          <w:rFonts w:eastAsiaTheme="minorHAnsi"/>
        </w:rPr>
      </w:pPr>
      <w:bookmarkStart w:id="7" w:name="_Hlk98141939"/>
      <w:r w:rsidRPr="00C82502">
        <w:rPr>
          <w:rFonts w:eastAsiaTheme="minorHAnsi"/>
        </w:rPr>
        <w:t>The Rate Regulation Division will be addressing this criterion in a separate memo.</w:t>
      </w:r>
    </w:p>
    <w:bookmarkEnd w:id="7"/>
    <w:p w14:paraId="4DB02DB9" w14:textId="584D4AFE" w:rsidR="00C82502" w:rsidRPr="000759EE" w:rsidRDefault="00C82502" w:rsidP="00A638EC">
      <w:pPr>
        <w:pStyle w:val="ListParagraph"/>
        <w:numPr>
          <w:ilvl w:val="1"/>
          <w:numId w:val="5"/>
        </w:numPr>
        <w:spacing w:before="240" w:after="120"/>
        <w:ind w:left="900" w:hanging="480"/>
      </w:pPr>
      <w:r w:rsidRPr="00A638EC">
        <w:rPr>
          <w:b/>
          <w:i/>
        </w:rPr>
        <w:t>Requirement of the applicant to provide a bond or other financial assurance in a form and amount specified by the Commission to ensure that continuous and adequate utility service is provided (TWC §§</w:t>
      </w:r>
      <w:r w:rsidRPr="00C82502">
        <w:t> </w:t>
      </w:r>
      <w:r w:rsidRPr="00A638EC">
        <w:rPr>
          <w:b/>
          <w:i/>
        </w:rPr>
        <w:t>13.246(d); 16 TAC</w:t>
      </w:r>
      <w:r w:rsidRPr="00C82502">
        <w:t> </w:t>
      </w:r>
      <w:r w:rsidRPr="00A638EC">
        <w:rPr>
          <w:b/>
          <w:i/>
        </w:rPr>
        <w:t xml:space="preserve">§ 24.227(f)). </w:t>
      </w:r>
    </w:p>
    <w:p w14:paraId="7AD6E2D4" w14:textId="77777777" w:rsidR="00C82502" w:rsidRPr="00C82502" w:rsidRDefault="00C82502" w:rsidP="00C82502">
      <w:pPr>
        <w:spacing w:before="240" w:after="120"/>
        <w:ind w:firstLine="360"/>
        <w:rPr>
          <w:rFonts w:eastAsiaTheme="minorHAnsi"/>
        </w:rPr>
      </w:pPr>
      <w:r w:rsidRPr="00C82502">
        <w:rPr>
          <w:rFonts w:eastAsiaTheme="minorHAnsi"/>
        </w:rPr>
        <w:t>The Rate Regulation Division will be addressing this criterion in a separate memo.</w:t>
      </w:r>
    </w:p>
    <w:p w14:paraId="20C8C9F1" w14:textId="2842D6FB" w:rsidR="00C82502" w:rsidRPr="00C82502" w:rsidRDefault="00C82502" w:rsidP="00C82502">
      <w:pPr>
        <w:spacing w:before="240" w:after="120"/>
        <w:ind w:left="900" w:hanging="540"/>
        <w:contextualSpacing/>
        <w:rPr>
          <w:rFonts w:eastAsiaTheme="minorHAnsi"/>
          <w:szCs w:val="24"/>
        </w:rPr>
      </w:pPr>
      <w:r w:rsidRPr="00C82502">
        <w:rPr>
          <w:rFonts w:eastAsiaTheme="minorHAnsi"/>
          <w:bCs/>
          <w:iCs/>
          <w:szCs w:val="24"/>
        </w:rPr>
        <w:t>3.</w:t>
      </w:r>
      <w:r w:rsidR="000759EE">
        <w:rPr>
          <w:rFonts w:eastAsiaTheme="minorHAnsi"/>
          <w:bCs/>
          <w:iCs/>
          <w:szCs w:val="24"/>
        </w:rPr>
        <w:t>10</w:t>
      </w:r>
      <w:r w:rsidRPr="00C82502">
        <w:rPr>
          <w:rFonts w:eastAsiaTheme="minorHAnsi"/>
          <w:bCs/>
          <w:iCs/>
          <w:szCs w:val="24"/>
        </w:rPr>
        <w:t>.</w:t>
      </w:r>
      <w:r w:rsidRPr="00C82502">
        <w:rPr>
          <w:rFonts w:eastAsiaTheme="minorHAnsi"/>
          <w:bCs/>
          <w:iCs/>
          <w:szCs w:val="24"/>
        </w:rPr>
        <w:tab/>
      </w:r>
      <w:r w:rsidRPr="00C82502">
        <w:rPr>
          <w:rFonts w:eastAsiaTheme="minorHAnsi"/>
          <w:b/>
          <w:i/>
          <w:szCs w:val="24"/>
        </w:rPr>
        <w:t>Consideration of the environmental integrity and the effect on the land to be included in the certificated area (TWC §</w:t>
      </w:r>
      <w:r w:rsidRPr="00C82502">
        <w:rPr>
          <w:rFonts w:eastAsiaTheme="minorHAnsi" w:cstheme="minorBidi"/>
          <w:szCs w:val="24"/>
        </w:rPr>
        <w:t> </w:t>
      </w:r>
      <w:r w:rsidRPr="00C82502">
        <w:rPr>
          <w:rFonts w:eastAsiaTheme="minorHAnsi"/>
          <w:b/>
          <w:i/>
          <w:szCs w:val="24"/>
        </w:rPr>
        <w:t xml:space="preserve">13.246(c)(7) and (9); and 16 TAC § 24.227(e)(7) and (9)). </w:t>
      </w:r>
      <w:r w:rsidRPr="00C82502">
        <w:rPr>
          <w:rFonts w:eastAsiaTheme="minorHAnsi"/>
          <w:szCs w:val="24"/>
        </w:rPr>
        <w:t xml:space="preserve">  </w:t>
      </w:r>
    </w:p>
    <w:p w14:paraId="51F7DDD1" w14:textId="77777777" w:rsidR="00C82502" w:rsidRPr="00C82502" w:rsidRDefault="00C82502" w:rsidP="00C82502">
      <w:pPr>
        <w:ind w:left="360"/>
        <w:contextualSpacing/>
        <w:rPr>
          <w:rFonts w:eastAsiaTheme="minorHAnsi"/>
          <w:szCs w:val="24"/>
        </w:rPr>
      </w:pPr>
      <w:bookmarkStart w:id="8" w:name="_Hlk95387252"/>
    </w:p>
    <w:p w14:paraId="2D058EC4" w14:textId="273E1375" w:rsidR="00C82502" w:rsidRPr="004F6304" w:rsidRDefault="00C82502" w:rsidP="00C82502">
      <w:pPr>
        <w:ind w:left="360"/>
      </w:pPr>
      <w:r w:rsidRPr="00C82502">
        <w:t xml:space="preserve">The environmental integrity of the land </w:t>
      </w:r>
      <w:bookmarkStart w:id="9" w:name="_Hlk97889125"/>
      <w:r w:rsidR="003B7C22" w:rsidRPr="004F6304">
        <w:t xml:space="preserve">will be minimally affected as facilities are constructed </w:t>
      </w:r>
      <w:bookmarkEnd w:id="9"/>
      <w:r w:rsidRPr="00C82502">
        <w:t>to provide service to the requested area.</w:t>
      </w:r>
    </w:p>
    <w:p w14:paraId="6D189B14" w14:textId="77777777" w:rsidR="003B7C22" w:rsidRPr="00C82502" w:rsidRDefault="003B7C22" w:rsidP="00C82502">
      <w:pPr>
        <w:ind w:left="360"/>
      </w:pPr>
    </w:p>
    <w:bookmarkEnd w:id="8"/>
    <w:p w14:paraId="4942C800" w14:textId="4BBA1D49" w:rsidR="00C82502" w:rsidRPr="00C82502" w:rsidRDefault="00C82502" w:rsidP="00C82502">
      <w:pPr>
        <w:spacing w:before="240" w:after="120"/>
        <w:ind w:left="900" w:hanging="540"/>
        <w:contextualSpacing/>
        <w:rPr>
          <w:b/>
          <w:i/>
          <w:szCs w:val="24"/>
        </w:rPr>
      </w:pPr>
      <w:r w:rsidRPr="00C82502">
        <w:rPr>
          <w:rFonts w:cs="Baskerville Old Face"/>
          <w:bCs/>
          <w:iCs/>
          <w:szCs w:val="24"/>
        </w:rPr>
        <w:t>3.1</w:t>
      </w:r>
      <w:r w:rsidR="000759EE">
        <w:rPr>
          <w:rFonts w:cs="Baskerville Old Face"/>
          <w:bCs/>
          <w:iCs/>
          <w:szCs w:val="24"/>
        </w:rPr>
        <w:t>1</w:t>
      </w:r>
      <w:r w:rsidRPr="00C82502">
        <w:rPr>
          <w:rFonts w:cs="Baskerville Old Face"/>
          <w:bCs/>
          <w:iCs/>
          <w:szCs w:val="24"/>
        </w:rPr>
        <w:t>.</w:t>
      </w:r>
      <w:r w:rsidRPr="00C82502">
        <w:rPr>
          <w:rFonts w:cs="Baskerville Old Face"/>
          <w:bCs/>
          <w:iCs/>
          <w:szCs w:val="24"/>
        </w:rPr>
        <w:tab/>
      </w:r>
      <w:r w:rsidRPr="00C82502">
        <w:rPr>
          <w:b/>
          <w:i/>
          <w:szCs w:val="24"/>
        </w:rPr>
        <w:t xml:space="preserve">Consideration of the </w:t>
      </w:r>
      <w:r w:rsidRPr="00C82502">
        <w:rPr>
          <w:rFonts w:cs="Baskerville Old Face"/>
          <w:b/>
          <w:i/>
          <w:szCs w:val="24"/>
        </w:rPr>
        <w:t>probable improvement in service or lowering of cost to consumers (TWC §</w:t>
      </w:r>
      <w:r w:rsidRPr="00C82502">
        <w:rPr>
          <w:rFonts w:cs="Baskerville Old Face"/>
          <w:szCs w:val="24"/>
        </w:rPr>
        <w:t> </w:t>
      </w:r>
      <w:r w:rsidRPr="00C82502">
        <w:rPr>
          <w:rFonts w:cs="Baskerville Old Face"/>
          <w:b/>
          <w:i/>
          <w:szCs w:val="24"/>
        </w:rPr>
        <w:t>13.246(c)(8); 16 TAC §</w:t>
      </w:r>
      <w:r w:rsidRPr="00C82502">
        <w:rPr>
          <w:rFonts w:cs="Baskerville Old Face"/>
          <w:szCs w:val="24"/>
        </w:rPr>
        <w:t> </w:t>
      </w:r>
      <w:r w:rsidRPr="00C82502">
        <w:rPr>
          <w:rFonts w:cs="Baskerville Old Face"/>
          <w:b/>
          <w:i/>
          <w:szCs w:val="24"/>
        </w:rPr>
        <w:t>24.227(e)(8)).</w:t>
      </w:r>
      <w:r w:rsidRPr="00C82502">
        <w:rPr>
          <w:b/>
          <w:i/>
          <w:szCs w:val="24"/>
        </w:rPr>
        <w:t xml:space="preserve"> </w:t>
      </w:r>
    </w:p>
    <w:p w14:paraId="607E59C9" w14:textId="5D9D4376" w:rsidR="00C82502" w:rsidRPr="00C82502" w:rsidRDefault="00C82502" w:rsidP="00C82502">
      <w:pPr>
        <w:spacing w:before="240" w:after="120"/>
        <w:ind w:firstLine="360"/>
        <w:rPr>
          <w:rFonts w:cs="Baskerville Old Face"/>
          <w:szCs w:val="24"/>
        </w:rPr>
      </w:pPr>
      <w:r w:rsidRPr="00C82502">
        <w:rPr>
          <w:rFonts w:cs="Baskerville Old Face"/>
          <w:szCs w:val="24"/>
        </w:rPr>
        <w:t xml:space="preserve">Future residents of the planned development will have </w:t>
      </w:r>
      <w:r w:rsidR="003B7C22" w:rsidRPr="004F6304">
        <w:rPr>
          <w:rFonts w:eastAsiaTheme="minorHAnsi" w:cs="Baskerville Old Face"/>
          <w:szCs w:val="24"/>
        </w:rPr>
        <w:t>water</w:t>
      </w:r>
      <w:r w:rsidRPr="00C82502">
        <w:rPr>
          <w:rFonts w:cs="Baskerville Old Face"/>
          <w:szCs w:val="24"/>
        </w:rPr>
        <w:t xml:space="preserve"> service.</w:t>
      </w:r>
    </w:p>
    <w:p w14:paraId="6A476BC1" w14:textId="32652BD4" w:rsidR="00C82502" w:rsidRPr="00C82502" w:rsidRDefault="00C82502" w:rsidP="00C82502">
      <w:pPr>
        <w:spacing w:before="120" w:after="120"/>
        <w:ind w:left="360"/>
        <w:rPr>
          <w:szCs w:val="24"/>
        </w:rPr>
      </w:pPr>
      <w:r w:rsidRPr="00C82502">
        <w:rPr>
          <w:rFonts w:cs="Baskerville Old Face"/>
          <w:szCs w:val="24"/>
        </w:rPr>
        <w:t xml:space="preserve">During the Commission’s January 27, 2022, open meeting, the tap fee for Docket No. 50944 was discussed.  The resulting ruling was to not use the standard residential tap fees agreed to in the settlement and instead include a provision in the tariff to charge for the actual cost of each individual tap.  Docket No. 50944 is for the Monarch I LP (Monarch) multi-county rate case. Monarch is a Class A utility with more than 30,000 customers. Currently there are only five Class A utilities regulated in Texas.  There are many more </w:t>
      </w:r>
      <w:r w:rsidR="003B7C22" w:rsidRPr="00A638EC">
        <w:rPr>
          <w:rFonts w:cs="Baskerville Old Face"/>
          <w:szCs w:val="24"/>
        </w:rPr>
        <w:t>Class D</w:t>
      </w:r>
      <w:r w:rsidRPr="00C82502">
        <w:rPr>
          <w:szCs w:val="24"/>
        </w:rPr>
        <w:t xml:space="preserve"> </w:t>
      </w:r>
      <w:r w:rsidRPr="00C82502">
        <w:rPr>
          <w:rFonts w:cs="Baskerville Old Face"/>
          <w:szCs w:val="24"/>
        </w:rPr>
        <w:t xml:space="preserve">utilities such as </w:t>
      </w:r>
      <w:r w:rsidR="003B7C22" w:rsidRPr="004F6304">
        <w:rPr>
          <w:szCs w:val="24"/>
        </w:rPr>
        <w:t>Gideon</w:t>
      </w:r>
      <w:r w:rsidRPr="00C82502">
        <w:rPr>
          <w:rFonts w:cs="Baskerville Old Face"/>
          <w:szCs w:val="24"/>
        </w:rPr>
        <w:t>, that are not as large and do not cover more than one county.  Therefore, there is usually little difference between residential tap installations as the type of ground formations in their service areas and the parts, labor and equipment rental costs do not vary significantly.</w:t>
      </w:r>
      <w:r w:rsidRPr="00C82502">
        <w:rPr>
          <w:rFonts w:cs="Baskerville Old Face"/>
          <w:szCs w:val="24"/>
          <w:vertAlign w:val="superscript"/>
        </w:rPr>
        <w:footnoteReference w:id="1"/>
      </w:r>
      <w:r w:rsidRPr="00C82502">
        <w:rPr>
          <w:rFonts w:cs="Baskerville Old Face"/>
          <w:szCs w:val="24"/>
        </w:rPr>
        <w:t xml:space="preserve"> In the case of </w:t>
      </w:r>
      <w:r w:rsidR="003B7C22" w:rsidRPr="004F6304">
        <w:rPr>
          <w:szCs w:val="24"/>
        </w:rPr>
        <w:t>Gideon</w:t>
      </w:r>
      <w:r w:rsidRPr="00C82502">
        <w:rPr>
          <w:rFonts w:cs="Baskerville Old Face"/>
          <w:szCs w:val="24"/>
        </w:rPr>
        <w:t xml:space="preserve">, water service will be provided to approximately </w:t>
      </w:r>
      <w:r w:rsidR="003B7C22" w:rsidRPr="004F6304">
        <w:rPr>
          <w:szCs w:val="24"/>
        </w:rPr>
        <w:t>50</w:t>
      </w:r>
      <w:r w:rsidRPr="00C82502">
        <w:rPr>
          <w:rFonts w:cs="Baskerville Old Face"/>
          <w:szCs w:val="24"/>
        </w:rPr>
        <w:t xml:space="preserve"> customers in </w:t>
      </w:r>
      <w:r w:rsidR="003B7C22" w:rsidRPr="004F6304">
        <w:rPr>
          <w:szCs w:val="24"/>
        </w:rPr>
        <w:t>Montgomery</w:t>
      </w:r>
      <w:r w:rsidRPr="00C82502">
        <w:rPr>
          <w:rFonts w:cs="Baskerville Old Face"/>
          <w:szCs w:val="24"/>
        </w:rPr>
        <w:t xml:space="preserve"> </w:t>
      </w:r>
      <w:bookmarkStart w:id="10" w:name="_Hlk97904805"/>
      <w:r w:rsidR="003B7C22" w:rsidRPr="004F6304">
        <w:rPr>
          <w:rFonts w:cs="Baskerville Old Face"/>
          <w:szCs w:val="24"/>
        </w:rPr>
        <w:t>County</w:t>
      </w:r>
      <w:bookmarkEnd w:id="10"/>
      <w:r w:rsidRPr="00C82502">
        <w:rPr>
          <w:rFonts w:cs="Baskerville Old Face"/>
          <w:szCs w:val="24"/>
        </w:rPr>
        <w:t xml:space="preserve">.  The </w:t>
      </w:r>
      <w:r w:rsidRPr="00626792">
        <w:rPr>
          <w:rFonts w:cs="Baskerville Old Face"/>
          <w:szCs w:val="24"/>
        </w:rPr>
        <w:t xml:space="preserve">proposed a tap fee for </w:t>
      </w:r>
      <w:r w:rsidR="003B7C22" w:rsidRPr="00626792">
        <w:rPr>
          <w:szCs w:val="24"/>
        </w:rPr>
        <w:t>Gideon</w:t>
      </w:r>
      <w:r w:rsidRPr="00626792">
        <w:rPr>
          <w:rFonts w:cs="Baskerville Old Face"/>
          <w:szCs w:val="24"/>
        </w:rPr>
        <w:t>’s customers is $</w:t>
      </w:r>
      <w:r w:rsidR="004F6304" w:rsidRPr="00626792">
        <w:rPr>
          <w:szCs w:val="24"/>
        </w:rPr>
        <w:t>1200.00</w:t>
      </w:r>
      <w:r w:rsidRPr="00626792">
        <w:rPr>
          <w:rFonts w:cs="Baskerville Old Face"/>
          <w:szCs w:val="24"/>
        </w:rPr>
        <w:t>.  I recommend that the proposed tap fee is reasonable.  In order to true</w:t>
      </w:r>
      <w:r w:rsidRPr="00C82502">
        <w:rPr>
          <w:rFonts w:cs="Baskerville Old Face"/>
          <w:szCs w:val="24"/>
        </w:rPr>
        <w:t xml:space="preserve">-up the proposed tap fees and rates, I recommend that </w:t>
      </w:r>
      <w:r w:rsidR="004F6304" w:rsidRPr="004F6304">
        <w:rPr>
          <w:szCs w:val="24"/>
        </w:rPr>
        <w:t>Gideon</w:t>
      </w:r>
      <w:r w:rsidRPr="00C82502">
        <w:rPr>
          <w:rFonts w:cs="Baskerville Old Face"/>
          <w:szCs w:val="24"/>
        </w:rPr>
        <w:t xml:space="preserve"> file a rate application with actual financial information with the Commission within 18 months from the date service begins per 16 TAC § 24.25(b)(1)(C).</w:t>
      </w:r>
    </w:p>
    <w:p w14:paraId="2F2F24FC" w14:textId="77777777" w:rsidR="00C82502" w:rsidRPr="00C82502" w:rsidRDefault="00C82502" w:rsidP="00C82502">
      <w:pPr>
        <w:ind w:firstLine="360"/>
        <w:rPr>
          <w:szCs w:val="24"/>
        </w:rPr>
      </w:pPr>
    </w:p>
    <w:p w14:paraId="3EAAA1CD" w14:textId="77777777" w:rsidR="00C82502" w:rsidRPr="00C82502" w:rsidRDefault="00C82502" w:rsidP="00A638EC">
      <w:pPr>
        <w:numPr>
          <w:ilvl w:val="0"/>
          <w:numId w:val="4"/>
        </w:numPr>
        <w:spacing w:after="120"/>
        <w:ind w:left="360" w:hanging="360"/>
        <w:contextualSpacing/>
        <w:jc w:val="left"/>
        <w:rPr>
          <w:rFonts w:eastAsiaTheme="minorHAnsi" w:cstheme="minorBidi"/>
          <w:b/>
          <w:szCs w:val="24"/>
          <w:u w:val="single"/>
        </w:rPr>
      </w:pPr>
      <w:r w:rsidRPr="00C82502">
        <w:rPr>
          <w:rFonts w:eastAsiaTheme="minorHAnsi" w:cstheme="minorBidi"/>
          <w:b/>
          <w:szCs w:val="24"/>
          <w:u w:val="single"/>
        </w:rPr>
        <w:t>Recommendation</w:t>
      </w:r>
    </w:p>
    <w:p w14:paraId="330E0F8A" w14:textId="0F51519E" w:rsidR="00C82502" w:rsidRPr="00C82502" w:rsidRDefault="00C82502" w:rsidP="00C82502">
      <w:pPr>
        <w:rPr>
          <w:szCs w:val="24"/>
        </w:rPr>
      </w:pPr>
      <w:r w:rsidRPr="00C82502">
        <w:rPr>
          <w:rFonts w:cs="Baskerville Old Face"/>
          <w:szCs w:val="24"/>
        </w:rPr>
        <w:t xml:space="preserve">Based on the mapping review by </w:t>
      </w:r>
      <w:bookmarkStart w:id="11" w:name="_Hlk97907535"/>
      <w:sdt>
        <w:sdtPr>
          <w:rPr>
            <w:rFonts w:cs="Baskerville Old Face"/>
            <w:szCs w:val="24"/>
          </w:rPr>
          <w:id w:val="-587453430"/>
          <w:placeholder>
            <w:docPart w:val="C696C38A4709474BB3751FEEDE78549E"/>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4F6304" w:rsidRPr="004F6304">
            <w:rPr>
              <w:rFonts w:cs="Baskerville Old Face"/>
              <w:szCs w:val="24"/>
            </w:rPr>
            <w:t>Dave Babicki</w:t>
          </w:r>
        </w:sdtContent>
      </w:sdt>
      <w:bookmarkEnd w:id="11"/>
      <w:r w:rsidRPr="00C82502">
        <w:rPr>
          <w:rFonts w:cs="Baskerville Old Face"/>
          <w:szCs w:val="24"/>
        </w:rPr>
        <w:t xml:space="preserve">, Infrastructure Division, and my technical and managerial review, I </w:t>
      </w:r>
      <w:r w:rsidRPr="00C82502">
        <w:rPr>
          <w:szCs w:val="24"/>
        </w:rPr>
        <w:t xml:space="preserve">recommend that </w:t>
      </w:r>
      <w:r w:rsidR="004F6304" w:rsidRPr="004F6304">
        <w:rPr>
          <w:szCs w:val="24"/>
        </w:rPr>
        <w:t>Gideon</w:t>
      </w:r>
      <w:r w:rsidRPr="00C82502">
        <w:rPr>
          <w:i/>
          <w:szCs w:val="24"/>
        </w:rPr>
        <w:t xml:space="preserve"> </w:t>
      </w:r>
      <w:r w:rsidRPr="00C82502">
        <w:rPr>
          <w:szCs w:val="24"/>
        </w:rPr>
        <w:t xml:space="preserve">meets all of the statutory requirements of Texas Water Code Chapter 13 and the Commission's Chapter 24 rules and regulations, is capable of providing continuous and adequate service.  I further recommend that approving this application to </w:t>
      </w:r>
      <w:r w:rsidR="004F6304" w:rsidRPr="004F6304">
        <w:rPr>
          <w:rFonts w:cs="Baskerville Old Face"/>
          <w:szCs w:val="24"/>
        </w:rPr>
        <w:t>obtain a</w:t>
      </w:r>
      <w:r w:rsidRPr="00C82502">
        <w:rPr>
          <w:rFonts w:cs="Baskerville Old Face"/>
          <w:szCs w:val="24"/>
        </w:rPr>
        <w:t xml:space="preserve"> </w:t>
      </w:r>
      <w:r w:rsidR="004F6304" w:rsidRPr="004F6304">
        <w:rPr>
          <w:rFonts w:cs="Baskerville Old Face"/>
          <w:szCs w:val="24"/>
        </w:rPr>
        <w:t>water</w:t>
      </w:r>
      <w:r w:rsidRPr="00C82502">
        <w:rPr>
          <w:rFonts w:cs="Baskerville Old Face"/>
          <w:szCs w:val="24"/>
        </w:rPr>
        <w:t xml:space="preserve"> CCN No. </w:t>
      </w:r>
      <w:r w:rsidR="004F6304" w:rsidRPr="004F6304">
        <w:rPr>
          <w:rFonts w:cs="Baskerville Old Face"/>
          <w:szCs w:val="24"/>
        </w:rPr>
        <w:t>13304</w:t>
      </w:r>
      <w:r w:rsidRPr="00C82502">
        <w:rPr>
          <w:rFonts w:cs="Baskerville Old Face"/>
          <w:szCs w:val="24"/>
        </w:rPr>
        <w:t xml:space="preserve"> </w:t>
      </w:r>
      <w:r w:rsidRPr="00C82502">
        <w:rPr>
          <w:szCs w:val="24"/>
        </w:rPr>
        <w:t>is necessary for the service, accommodation, convenience and safety of the public.</w:t>
      </w:r>
    </w:p>
    <w:p w14:paraId="3D76E159" w14:textId="77777777" w:rsidR="00C82502" w:rsidRPr="00C82502" w:rsidRDefault="00C82502" w:rsidP="00C82502">
      <w:pPr>
        <w:rPr>
          <w:szCs w:val="24"/>
        </w:rPr>
      </w:pPr>
    </w:p>
    <w:p w14:paraId="14AFE05C" w14:textId="555DAED1" w:rsidR="00C82502" w:rsidRPr="00C82502" w:rsidRDefault="004F6304" w:rsidP="00C82502">
      <w:r w:rsidRPr="00626792">
        <w:t>Gideon</w:t>
      </w:r>
      <w:r w:rsidR="00C82502" w:rsidRPr="00626792">
        <w:rPr>
          <w:i/>
        </w:rPr>
        <w:t xml:space="preserve"> </w:t>
      </w:r>
      <w:r w:rsidR="00C82502" w:rsidRPr="00626792">
        <w:t xml:space="preserve">consented to the attached </w:t>
      </w:r>
      <w:r w:rsidR="00626792" w:rsidRPr="00626792">
        <w:t>map, tariff, and certificate</w:t>
      </w:r>
      <w:r w:rsidR="00C82502" w:rsidRPr="00626792">
        <w:t xml:space="preserve"> on </w:t>
      </w:r>
      <w:r w:rsidR="00626792" w:rsidRPr="00626792">
        <w:t>December 14, 2022</w:t>
      </w:r>
      <w:r w:rsidR="00C82502" w:rsidRPr="00C82502">
        <w:t>.</w:t>
      </w:r>
    </w:p>
    <w:p w14:paraId="3A3EF8C6" w14:textId="77777777" w:rsidR="00C82502" w:rsidRPr="00C82502" w:rsidRDefault="00C82502" w:rsidP="00C82502">
      <w:pPr>
        <w:rPr>
          <w:szCs w:val="24"/>
        </w:rPr>
      </w:pPr>
    </w:p>
    <w:p w14:paraId="58014CC8" w14:textId="77777777" w:rsidR="00C82502" w:rsidRPr="00862151" w:rsidRDefault="00C82502" w:rsidP="00ED1AD2">
      <w:pPr>
        <w:rPr>
          <w:bCs/>
        </w:rPr>
      </w:pPr>
    </w:p>
    <w:sectPr w:rsidR="00C82502" w:rsidRPr="00862151"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24B9B" w14:textId="77777777" w:rsidR="003E753F" w:rsidRDefault="003E753F">
      <w:r>
        <w:separator/>
      </w:r>
    </w:p>
  </w:endnote>
  <w:endnote w:type="continuationSeparator" w:id="0">
    <w:p w14:paraId="6E4B833C" w14:textId="77777777" w:rsidR="003E753F" w:rsidRDefault="003E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27B73" w14:textId="77777777" w:rsidR="003E753F" w:rsidRDefault="003E753F">
      <w:r>
        <w:separator/>
      </w:r>
    </w:p>
  </w:footnote>
  <w:footnote w:type="continuationSeparator" w:id="0">
    <w:p w14:paraId="2D802D62" w14:textId="77777777" w:rsidR="003E753F" w:rsidRDefault="003E753F">
      <w:r>
        <w:continuationSeparator/>
      </w:r>
    </w:p>
  </w:footnote>
  <w:footnote w:id="1">
    <w:p w14:paraId="480899A1" w14:textId="77777777" w:rsidR="00C82502" w:rsidRPr="00C44215" w:rsidRDefault="00C82502" w:rsidP="00C82502">
      <w:pPr>
        <w:pStyle w:val="FootnoteText"/>
      </w:pPr>
      <w:r>
        <w:rPr>
          <w:rStyle w:val="FootnoteReference"/>
        </w:rPr>
        <w:footnoteRef/>
      </w:r>
      <w:r>
        <w:t xml:space="preserve"> </w:t>
      </w:r>
      <w:r w:rsidRPr="00681EFD">
        <w:t>Road bores are an exception to a standard tap fee. This additional construction is addressed in a utility’s tariff, such as the one included in the settlement in this docket, by a provision that allows the actual cost of the road bore and the tap fee. If the utility’s main water line is across a public road, it is likely that a road bore is necessary to install a tap for a new customer.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81216" w14:textId="77777777" w:rsidR="00DA36E8" w:rsidRDefault="00DA36E8">
    <w:pPr>
      <w:pStyle w:val="Header"/>
      <w:jc w:val="center"/>
      <w:rPr>
        <w:b/>
        <w:i/>
        <w:sz w:val="38"/>
      </w:rPr>
    </w:pPr>
    <w:r>
      <w:rPr>
        <w:b/>
        <w:i/>
        <w:sz w:val="38"/>
      </w:rPr>
      <w:t>Public Utility Commission of Texas</w:t>
    </w:r>
  </w:p>
  <w:p w14:paraId="69EAC1D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E1A310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B438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3A5F1549"/>
    <w:multiLevelType w:val="multilevel"/>
    <w:tmpl w:val="A320A2D0"/>
    <w:lvl w:ilvl="0">
      <w:start w:val="3"/>
      <w:numFmt w:val="decimal"/>
      <w:lvlText w:val="%1"/>
      <w:lvlJc w:val="left"/>
      <w:pPr>
        <w:ind w:left="360" w:hanging="360"/>
      </w:pPr>
      <w:rPr>
        <w:rFonts w:hint="default"/>
      </w:rPr>
    </w:lvl>
    <w:lvl w:ilvl="1">
      <w:start w:val="9"/>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7F34FB1"/>
    <w:multiLevelType w:val="multilevel"/>
    <w:tmpl w:val="12B635DA"/>
    <w:lvl w:ilvl="0">
      <w:start w:val="1"/>
      <w:numFmt w:val="decimal"/>
      <w:lvlText w:val="%1."/>
      <w:lvlJc w:val="left"/>
      <w:pPr>
        <w:ind w:left="1080" w:hanging="720"/>
      </w:pPr>
      <w:rPr>
        <w:rFonts w:hint="default"/>
        <w:u w:val="none"/>
      </w:rPr>
    </w:lvl>
    <w:lvl w:ilvl="1">
      <w:start w:val="8"/>
      <w:numFmt w:val="decimal"/>
      <w:isLgl/>
      <w:lvlText w:val="%1.%2."/>
      <w:lvlJc w:val="left"/>
      <w:pPr>
        <w:ind w:left="780" w:hanging="360"/>
      </w:pPr>
      <w:rPr>
        <w:rFonts w:eastAsia="Times New Roman" w:hint="default"/>
      </w:rPr>
    </w:lvl>
    <w:lvl w:ilvl="2">
      <w:start w:val="1"/>
      <w:numFmt w:val="decimal"/>
      <w:isLgl/>
      <w:lvlText w:val="%1.%2.%3."/>
      <w:lvlJc w:val="left"/>
      <w:pPr>
        <w:ind w:left="1200" w:hanging="720"/>
      </w:pPr>
      <w:rPr>
        <w:rFonts w:eastAsia="Times New Roman" w:hint="default"/>
      </w:rPr>
    </w:lvl>
    <w:lvl w:ilvl="3">
      <w:start w:val="1"/>
      <w:numFmt w:val="decimal"/>
      <w:isLgl/>
      <w:lvlText w:val="%1.%2.%3.%4."/>
      <w:lvlJc w:val="left"/>
      <w:pPr>
        <w:ind w:left="1260" w:hanging="720"/>
      </w:pPr>
      <w:rPr>
        <w:rFonts w:eastAsia="Times New Roman" w:hint="default"/>
      </w:rPr>
    </w:lvl>
    <w:lvl w:ilvl="4">
      <w:start w:val="1"/>
      <w:numFmt w:val="decimal"/>
      <w:isLgl/>
      <w:lvlText w:val="%1.%2.%3.%4.%5."/>
      <w:lvlJc w:val="left"/>
      <w:pPr>
        <w:ind w:left="1680" w:hanging="1080"/>
      </w:pPr>
      <w:rPr>
        <w:rFonts w:eastAsia="Times New Roman" w:hint="default"/>
      </w:rPr>
    </w:lvl>
    <w:lvl w:ilvl="5">
      <w:start w:val="1"/>
      <w:numFmt w:val="decimal"/>
      <w:isLgl/>
      <w:lvlText w:val="%1.%2.%3.%4.%5.%6."/>
      <w:lvlJc w:val="left"/>
      <w:pPr>
        <w:ind w:left="1740" w:hanging="1080"/>
      </w:pPr>
      <w:rPr>
        <w:rFonts w:eastAsia="Times New Roman" w:hint="default"/>
      </w:rPr>
    </w:lvl>
    <w:lvl w:ilvl="6">
      <w:start w:val="1"/>
      <w:numFmt w:val="decimal"/>
      <w:isLgl/>
      <w:lvlText w:val="%1.%2.%3.%4.%5.%6.%7."/>
      <w:lvlJc w:val="left"/>
      <w:pPr>
        <w:ind w:left="2160" w:hanging="1440"/>
      </w:pPr>
      <w:rPr>
        <w:rFonts w:eastAsia="Times New Roman" w:hint="default"/>
      </w:rPr>
    </w:lvl>
    <w:lvl w:ilvl="7">
      <w:start w:val="1"/>
      <w:numFmt w:val="decimal"/>
      <w:isLgl/>
      <w:lvlText w:val="%1.%2.%3.%4.%5.%6.%7.%8."/>
      <w:lvlJc w:val="left"/>
      <w:pPr>
        <w:ind w:left="2220" w:hanging="1440"/>
      </w:pPr>
      <w:rPr>
        <w:rFonts w:eastAsia="Times New Roman" w:hint="default"/>
      </w:rPr>
    </w:lvl>
    <w:lvl w:ilvl="8">
      <w:start w:val="1"/>
      <w:numFmt w:val="decimal"/>
      <w:isLgl/>
      <w:lvlText w:val="%1.%2.%3.%4.%5.%6.%7.%8.%9."/>
      <w:lvlJc w:val="left"/>
      <w:pPr>
        <w:ind w:left="2640" w:hanging="1800"/>
      </w:pPr>
      <w:rPr>
        <w:rFonts w:eastAsia="Times New Roman" w:hint="default"/>
      </w:rPr>
    </w:lvl>
  </w:abstractNum>
  <w:abstractNum w:abstractNumId="4"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2179667">
    <w:abstractNumId w:val="4"/>
  </w:num>
  <w:num w:numId="2" w16cid:durableId="1352148739">
    <w:abstractNumId w:val="2"/>
  </w:num>
  <w:num w:numId="3" w16cid:durableId="916860689">
    <w:abstractNumId w:val="0"/>
  </w:num>
  <w:num w:numId="4" w16cid:durableId="1944219746">
    <w:abstractNumId w:val="3"/>
  </w:num>
  <w:num w:numId="5" w16cid:durableId="477184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465"/>
    <w:rsid w:val="00043731"/>
    <w:rsid w:val="0004450E"/>
    <w:rsid w:val="000759EE"/>
    <w:rsid w:val="000B5444"/>
    <w:rsid w:val="000E052F"/>
    <w:rsid w:val="00116570"/>
    <w:rsid w:val="0017257D"/>
    <w:rsid w:val="0017737A"/>
    <w:rsid w:val="00180C74"/>
    <w:rsid w:val="001818CE"/>
    <w:rsid w:val="00184FC5"/>
    <w:rsid w:val="00212452"/>
    <w:rsid w:val="0028111B"/>
    <w:rsid w:val="002A0056"/>
    <w:rsid w:val="002C7B19"/>
    <w:rsid w:val="003305AF"/>
    <w:rsid w:val="00351139"/>
    <w:rsid w:val="003B7C22"/>
    <w:rsid w:val="003E03B8"/>
    <w:rsid w:val="003E753F"/>
    <w:rsid w:val="004041E0"/>
    <w:rsid w:val="004249AC"/>
    <w:rsid w:val="00435FA9"/>
    <w:rsid w:val="00491C5E"/>
    <w:rsid w:val="004D0FE2"/>
    <w:rsid w:val="004F6304"/>
    <w:rsid w:val="00573A4F"/>
    <w:rsid w:val="005F6568"/>
    <w:rsid w:val="00626792"/>
    <w:rsid w:val="0064155E"/>
    <w:rsid w:val="00655620"/>
    <w:rsid w:val="0066616B"/>
    <w:rsid w:val="00680465"/>
    <w:rsid w:val="006909E7"/>
    <w:rsid w:val="006E0492"/>
    <w:rsid w:val="00703C4C"/>
    <w:rsid w:val="00711528"/>
    <w:rsid w:val="0076007D"/>
    <w:rsid w:val="007A6553"/>
    <w:rsid w:val="007B57D9"/>
    <w:rsid w:val="007E4EE0"/>
    <w:rsid w:val="007F0434"/>
    <w:rsid w:val="008160F5"/>
    <w:rsid w:val="008262FF"/>
    <w:rsid w:val="00862151"/>
    <w:rsid w:val="008A1D5F"/>
    <w:rsid w:val="008A52ED"/>
    <w:rsid w:val="008C469B"/>
    <w:rsid w:val="008C55D9"/>
    <w:rsid w:val="008E54E8"/>
    <w:rsid w:val="008F73BA"/>
    <w:rsid w:val="0091083F"/>
    <w:rsid w:val="00963A71"/>
    <w:rsid w:val="009B559D"/>
    <w:rsid w:val="009D7CB5"/>
    <w:rsid w:val="00A11E11"/>
    <w:rsid w:val="00A32856"/>
    <w:rsid w:val="00A638EC"/>
    <w:rsid w:val="00A732D6"/>
    <w:rsid w:val="00A7691E"/>
    <w:rsid w:val="00A90676"/>
    <w:rsid w:val="00AB0161"/>
    <w:rsid w:val="00AC4CBD"/>
    <w:rsid w:val="00AE5AA2"/>
    <w:rsid w:val="00B12205"/>
    <w:rsid w:val="00B308BF"/>
    <w:rsid w:val="00B56DD2"/>
    <w:rsid w:val="00B6124B"/>
    <w:rsid w:val="00BF16E0"/>
    <w:rsid w:val="00C40E94"/>
    <w:rsid w:val="00C82502"/>
    <w:rsid w:val="00CE11FE"/>
    <w:rsid w:val="00D041A6"/>
    <w:rsid w:val="00D11375"/>
    <w:rsid w:val="00D34E0D"/>
    <w:rsid w:val="00D834D7"/>
    <w:rsid w:val="00DA36E8"/>
    <w:rsid w:val="00DB0BD6"/>
    <w:rsid w:val="00E04EC8"/>
    <w:rsid w:val="00E319A9"/>
    <w:rsid w:val="00E77098"/>
    <w:rsid w:val="00EA5690"/>
    <w:rsid w:val="00EC1FBD"/>
    <w:rsid w:val="00ED1AD2"/>
    <w:rsid w:val="00F427AF"/>
    <w:rsid w:val="00FA4713"/>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299FE"/>
  <w15:chartTrackingRefBased/>
  <w15:docId w15:val="{93840C53-C2B1-403D-9234-C6C233B07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 w:type="paragraph" w:styleId="FootnoteText">
    <w:name w:val="footnote text"/>
    <w:basedOn w:val="Normal"/>
    <w:link w:val="FootnoteTextChar"/>
    <w:uiPriority w:val="99"/>
    <w:semiHidden/>
    <w:unhideWhenUsed/>
    <w:rsid w:val="00C82502"/>
    <w:rPr>
      <w:sz w:val="20"/>
    </w:rPr>
  </w:style>
  <w:style w:type="character" w:customStyle="1" w:styleId="FootnoteTextChar">
    <w:name w:val="Footnote Text Char"/>
    <w:basedOn w:val="DefaultParagraphFont"/>
    <w:link w:val="FootnoteText"/>
    <w:uiPriority w:val="99"/>
    <w:semiHidden/>
    <w:rsid w:val="00C82502"/>
  </w:style>
  <w:style w:type="character" w:styleId="FootnoteReference">
    <w:name w:val="footnote reference"/>
    <w:basedOn w:val="DefaultParagraphFont"/>
    <w:uiPriority w:val="99"/>
    <w:semiHidden/>
    <w:unhideWhenUsed/>
    <w:rsid w:val="00C82502"/>
    <w:rPr>
      <w:vertAlign w:val="superscript"/>
    </w:rPr>
  </w:style>
  <w:style w:type="paragraph" w:styleId="Revision">
    <w:name w:val="Revision"/>
    <w:hidden/>
    <w:uiPriority w:val="99"/>
    <w:semiHidden/>
    <w:rsid w:val="000759E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720278">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urrent%20Approved%20Templates\CCN%20Sufficiency%20Memo%20Draft%20-%20Infrastructure%20Division%20%20(updated%205-2-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C57A57B424942E18988C85FBEB5896D"/>
        <w:category>
          <w:name w:val="General"/>
          <w:gallery w:val="placeholder"/>
        </w:category>
        <w:types>
          <w:type w:val="bbPlcHdr"/>
        </w:types>
        <w:behaviors>
          <w:behavior w:val="content"/>
        </w:behaviors>
        <w:guid w:val="{33D43216-9EB1-43EC-BB1C-39CC1B20BC5F}"/>
      </w:docPartPr>
      <w:docPartBody>
        <w:p w:rsidR="007405A4" w:rsidRDefault="001A5A17" w:rsidP="001A5A17">
          <w:pPr>
            <w:pStyle w:val="BC57A57B424942E18988C85FBEB5896D"/>
          </w:pPr>
          <w:r w:rsidRPr="00EB3138">
            <w:rPr>
              <w:rStyle w:val="PlaceholderText"/>
              <w:rFonts w:eastAsiaTheme="minorHAnsi"/>
            </w:rPr>
            <w:t>Select ID Mapper</w:t>
          </w:r>
        </w:p>
      </w:docPartBody>
    </w:docPart>
    <w:docPart>
      <w:docPartPr>
        <w:name w:val="74B66803187E489BBA9598658D0A3CBB"/>
        <w:category>
          <w:name w:val="General"/>
          <w:gallery w:val="placeholder"/>
        </w:category>
        <w:types>
          <w:type w:val="bbPlcHdr"/>
        </w:types>
        <w:behaviors>
          <w:behavior w:val="content"/>
        </w:behaviors>
        <w:guid w:val="{F710A012-451D-42C2-A7D4-BFFDD04A81AD}"/>
      </w:docPartPr>
      <w:docPartBody>
        <w:p w:rsidR="007405A4" w:rsidRDefault="001A5A17" w:rsidP="001A5A17">
          <w:pPr>
            <w:pStyle w:val="74B66803187E489BBA9598658D0A3CBB"/>
          </w:pPr>
          <w:r w:rsidRPr="004F263A">
            <w:rPr>
              <w:rStyle w:val="PlaceholderText"/>
              <w:rFonts w:eastAsiaTheme="minorHAnsi"/>
              <w:color w:val="auto"/>
            </w:rPr>
            <w:t>Select type</w:t>
          </w:r>
        </w:p>
      </w:docPartBody>
    </w:docPart>
    <w:docPart>
      <w:docPartPr>
        <w:name w:val="5515F46FB15645E6A574CEF0B8587C31"/>
        <w:category>
          <w:name w:val="General"/>
          <w:gallery w:val="placeholder"/>
        </w:category>
        <w:types>
          <w:type w:val="bbPlcHdr"/>
        </w:types>
        <w:behaviors>
          <w:behavior w:val="content"/>
        </w:behaviors>
        <w:guid w:val="{C1FB8E70-BE2B-4396-A4B4-AABD79CFFD92}"/>
      </w:docPartPr>
      <w:docPartBody>
        <w:p w:rsidR="007405A4" w:rsidRDefault="001A5A17" w:rsidP="001A5A17">
          <w:pPr>
            <w:pStyle w:val="5515F46FB15645E6A574CEF0B8587C31"/>
          </w:pPr>
          <w:r w:rsidRPr="004F263A">
            <w:rPr>
              <w:rStyle w:val="PlaceholderText"/>
              <w:rFonts w:eastAsiaTheme="minorHAnsi"/>
              <w:color w:val="auto"/>
            </w:rPr>
            <w:t>Select type</w:t>
          </w:r>
        </w:p>
      </w:docPartBody>
    </w:docPart>
    <w:docPart>
      <w:docPartPr>
        <w:name w:val="C696C38A4709474BB3751FEEDE78549E"/>
        <w:category>
          <w:name w:val="General"/>
          <w:gallery w:val="placeholder"/>
        </w:category>
        <w:types>
          <w:type w:val="bbPlcHdr"/>
        </w:types>
        <w:behaviors>
          <w:behavior w:val="content"/>
        </w:behaviors>
        <w:guid w:val="{50AE1D2E-64AB-453C-9C2C-9ADCB45A8659}"/>
      </w:docPartPr>
      <w:docPartBody>
        <w:p w:rsidR="00C129C2" w:rsidRDefault="007405A4" w:rsidP="007405A4">
          <w:pPr>
            <w:pStyle w:val="C696C38A4709474BB3751FEEDE78549E"/>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A17"/>
    <w:rsid w:val="001A5A17"/>
    <w:rsid w:val="00694EC2"/>
    <w:rsid w:val="007405A4"/>
    <w:rsid w:val="00872D54"/>
    <w:rsid w:val="009C4263"/>
    <w:rsid w:val="00C129C2"/>
    <w:rsid w:val="00F52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05A4"/>
    <w:rPr>
      <w:color w:val="808080"/>
    </w:rPr>
  </w:style>
  <w:style w:type="paragraph" w:customStyle="1" w:styleId="BC57A57B424942E18988C85FBEB5896D">
    <w:name w:val="BC57A57B424942E18988C85FBEB5896D"/>
    <w:rsid w:val="001A5A17"/>
  </w:style>
  <w:style w:type="paragraph" w:customStyle="1" w:styleId="74B66803187E489BBA9598658D0A3CBB">
    <w:name w:val="74B66803187E489BBA9598658D0A3CBB"/>
    <w:rsid w:val="001A5A17"/>
  </w:style>
  <w:style w:type="paragraph" w:customStyle="1" w:styleId="5515F46FB15645E6A574CEF0B8587C31">
    <w:name w:val="5515F46FB15645E6A574CEF0B8587C31"/>
    <w:rsid w:val="001A5A17"/>
  </w:style>
  <w:style w:type="paragraph" w:customStyle="1" w:styleId="C696C38A4709474BB3751FEEDE78549E">
    <w:name w:val="C696C38A4709474BB3751FEEDE78549E"/>
    <w:rsid w:val="007405A4"/>
  </w:style>
  <w:style w:type="paragraph" w:customStyle="1" w:styleId="76CB70780F214619ABED1934DF93F33C">
    <w:name w:val="76CB70780F214619ABED1934DF93F33C"/>
    <w:rsid w:val="00872D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Sufficiency Memo Draft - Infrastructure Division  (updated 5-2-2022)</Template>
  <TotalTime>3</TotalTime>
  <Pages>1</Pages>
  <Words>1143</Words>
  <Characters>6518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Jolie Mathis</cp:lastModifiedBy>
  <cp:revision>2</cp:revision>
  <cp:lastPrinted>2014-10-31T15:06:00Z</cp:lastPrinted>
  <dcterms:created xsi:type="dcterms:W3CDTF">2023-02-09T19:06:00Z</dcterms:created>
  <dcterms:modified xsi:type="dcterms:W3CDTF">2023-02-09T19:06:00Z</dcterms:modified>
</cp:coreProperties>
</file>